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60C20" w:rsidP="00A53DC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263E4">
              <w:rPr>
                <w:noProof/>
              </w:rPr>
              <w:t>2</w:t>
            </w:r>
            <w:r w:rsidR="00A53DC5">
              <w:rPr>
                <w:noProof/>
              </w:rPr>
              <w:t>9</w:t>
            </w:r>
            <w:r w:rsidR="007263E4">
              <w:rPr>
                <w:noProof/>
              </w:rPr>
              <w:t>.0</w:t>
            </w:r>
            <w:r w:rsidR="000C3F54">
              <w:rPr>
                <w:noProof/>
              </w:rPr>
              <w:t>5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60C20" w:rsidP="008F069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8F069F">
              <w:t>26</w:t>
            </w:r>
            <w:r w:rsidR="008F069F">
              <w:rPr>
                <w:lang w:val="en-US"/>
              </w:rPr>
              <w:t>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1222AC" w:rsidRDefault="00560C20" w:rsidP="001222AC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B2C0D" w:rsidRPr="008B2C0D">
              <w:rPr>
                <w:noProof/>
              </w:rPr>
              <w:t>О прекращени</w:t>
            </w:r>
            <w:r w:rsidR="001139C8">
              <w:rPr>
                <w:noProof/>
              </w:rPr>
              <w:t>и</w:t>
            </w:r>
            <w:r w:rsidR="008B2C0D" w:rsidRPr="008B2C0D">
              <w:rPr>
                <w:noProof/>
              </w:rPr>
              <w:t xml:space="preserve"> рассмотрения дела </w:t>
            </w:r>
            <w:r w:rsidR="005C7EB2">
              <w:rPr>
                <w:noProof/>
              </w:rPr>
              <w:br/>
            </w:r>
            <w:r w:rsidR="008B2C0D" w:rsidRPr="008B2C0D">
              <w:rPr>
                <w:noProof/>
              </w:rPr>
              <w:t xml:space="preserve">об установлении </w:t>
            </w:r>
            <w:r w:rsidR="001222AC">
              <w:rPr>
                <w:noProof/>
              </w:rPr>
              <w:t>ОБЩЕСТВУ С ОГРАНИЧЕННОЙ ОТВЕТСТВЕННОСТЬЮ</w:t>
            </w:r>
          </w:p>
          <w:p w:rsidR="0085764D" w:rsidRPr="00252D0D" w:rsidRDefault="001222AC" w:rsidP="001222AC">
            <w:pPr>
              <w:jc w:val="center"/>
            </w:pPr>
            <w:r>
              <w:rPr>
                <w:noProof/>
              </w:rPr>
              <w:t>«РЕШЕТИХИНСКОЕ ДОМОУПРАВЛЕНИЕ», г. Володарск Нижегородской области</w:t>
            </w:r>
            <w:r w:rsidR="008B2C0D" w:rsidRPr="008B2C0D">
              <w:rPr>
                <w:noProof/>
              </w:rPr>
              <w:t xml:space="preserve">, </w:t>
            </w:r>
            <w:r>
              <w:rPr>
                <w:noProof/>
              </w:rPr>
              <w:t xml:space="preserve">тарифов </w:t>
            </w:r>
            <w:r w:rsidRPr="001222AC">
              <w:rPr>
                <w:noProof/>
              </w:rPr>
              <w:t xml:space="preserve">в сфере водоснабжения </w:t>
            </w:r>
            <w:r w:rsidR="002A1267" w:rsidRPr="002A1267">
              <w:rPr>
                <w:noProof/>
              </w:rPr>
              <w:t xml:space="preserve"> </w:t>
            </w:r>
            <w:r w:rsidR="00560C2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54557D">
      <w:pPr>
        <w:tabs>
          <w:tab w:val="left" w:pos="1897"/>
        </w:tabs>
        <w:spacing w:line="276" w:lineRule="auto"/>
        <w:ind w:firstLine="720"/>
        <w:jc w:val="center"/>
        <w:rPr>
          <w:szCs w:val="28"/>
        </w:rPr>
      </w:pPr>
    </w:p>
    <w:p w:rsidR="008B2C0D" w:rsidRPr="007263E4" w:rsidRDefault="008B2C0D" w:rsidP="007263E4">
      <w:pPr>
        <w:tabs>
          <w:tab w:val="left" w:pos="1897"/>
        </w:tabs>
        <w:spacing w:line="276" w:lineRule="auto"/>
        <w:rPr>
          <w:szCs w:val="28"/>
        </w:rPr>
      </w:pPr>
    </w:p>
    <w:p w:rsidR="008B2C0D" w:rsidRPr="008B2C0D" w:rsidRDefault="001222AC" w:rsidP="008B2C0D">
      <w:pPr>
        <w:pStyle w:val="ac"/>
        <w:spacing w:line="276" w:lineRule="auto"/>
        <w:ind w:firstLine="720"/>
      </w:pPr>
      <w:proofErr w:type="gramStart"/>
      <w:r w:rsidRPr="001222AC"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</w:t>
      </w:r>
      <w:r>
        <w:t xml:space="preserve"> </w:t>
      </w:r>
      <w:r w:rsidR="008B2C0D" w:rsidRPr="008B2C0D">
        <w:t xml:space="preserve">и на основании рассмотрения материалов, представленных </w:t>
      </w:r>
      <w:r>
        <w:t>ОБЩЕСТВОМ</w:t>
      </w:r>
      <w:r w:rsidRPr="001222AC">
        <w:t xml:space="preserve"> С ОГРАНИЧЕННОЙ ОТВЕТСТВЕННОСТЬЮ «РЕШЕТИХИНСКОЕ ДОМОУПРАВЛЕНИЕ», г. Володарск Нижегородской области</w:t>
      </w:r>
      <w:r w:rsidR="008B2C0D" w:rsidRPr="008B2C0D">
        <w:rPr>
          <w:bCs/>
        </w:rPr>
        <w:t xml:space="preserve">, </w:t>
      </w:r>
      <w:r w:rsidR="008B2C0D" w:rsidRPr="008B2C0D">
        <w:t>экспертного заключения рег. </w:t>
      </w:r>
      <w:r w:rsidR="00657AEF" w:rsidRPr="00657AEF">
        <w:t>№ в-120</w:t>
      </w:r>
      <w:r w:rsidR="00D15A08" w:rsidRPr="00657AEF">
        <w:t xml:space="preserve"> от 19</w:t>
      </w:r>
      <w:r w:rsidR="008B2C0D" w:rsidRPr="00657AEF">
        <w:t xml:space="preserve"> мая 2017</w:t>
      </w:r>
      <w:r w:rsidR="008B2C0D" w:rsidRPr="008B2C0D">
        <w:t xml:space="preserve"> года:</w:t>
      </w:r>
      <w:proofErr w:type="gramEnd"/>
    </w:p>
    <w:p w:rsidR="008B2C0D" w:rsidRPr="008B2C0D" w:rsidRDefault="008B2C0D" w:rsidP="008B2C0D">
      <w:pPr>
        <w:pStyle w:val="ac"/>
        <w:spacing w:line="276" w:lineRule="auto"/>
      </w:pPr>
      <w:r w:rsidRPr="008B2C0D">
        <w:t xml:space="preserve"> </w:t>
      </w:r>
      <w:r w:rsidRPr="008B2C0D">
        <w:tab/>
      </w:r>
      <w:r w:rsidRPr="008B2C0D">
        <w:rPr>
          <w:b/>
        </w:rPr>
        <w:t>1.</w:t>
      </w:r>
      <w:r w:rsidRPr="008B2C0D">
        <w:t xml:space="preserve"> В связи с истечением срока рассмотрения предложения </w:t>
      </w:r>
      <w:r w:rsidR="001222AC" w:rsidRPr="001222AC">
        <w:t>ОБЩЕСТВ</w:t>
      </w:r>
      <w:r w:rsidR="005C7EB2">
        <w:t>А</w:t>
      </w:r>
      <w:r w:rsidR="001222AC" w:rsidRPr="001222AC">
        <w:t xml:space="preserve"> С ОГРАНИЧЕННОЙ ОТВЕТСТВЕННОСТЬЮ «РЕШЕТИХИНСКОЕ ДОМОУПРАВЛЕНИЕ», г. Володарск Нижегородской области</w:t>
      </w:r>
      <w:r w:rsidRPr="008B2C0D">
        <w:t>, об установлении тарифов</w:t>
      </w:r>
      <w:r w:rsidR="00EA4AA2">
        <w:t xml:space="preserve"> в сфере водоснабжения</w:t>
      </w:r>
      <w:r w:rsidRPr="008B2C0D">
        <w:t xml:space="preserve"> и не предоставлением документов, необходимых для установления экономически обоснованных тарифов </w:t>
      </w:r>
      <w:r w:rsidR="00EA4AA2">
        <w:t xml:space="preserve">в сфере </w:t>
      </w:r>
      <w:r w:rsidRPr="008B2C0D">
        <w:t xml:space="preserve"> </w:t>
      </w:r>
      <w:r w:rsidR="00D63D77" w:rsidRPr="00D63D77">
        <w:t>водоснабжения</w:t>
      </w:r>
      <w:r w:rsidR="002613FD">
        <w:t xml:space="preserve">, </w:t>
      </w:r>
      <w:r w:rsidRPr="008B2C0D">
        <w:t xml:space="preserve">рассмотрение дела об установлении </w:t>
      </w:r>
      <w:r w:rsidR="00EA4AA2">
        <w:t>ОБЩЕСТВУ</w:t>
      </w:r>
      <w:r w:rsidR="00EA4AA2" w:rsidRPr="00EA4AA2">
        <w:t xml:space="preserve"> С ОГРАНИЧЕННОЙ ОТВЕТСТВЕННОСТЬЮ «РЕШЕТИХИНСКОЕ ДОМОУПРАВЛЕНИЕ</w:t>
      </w:r>
      <w:r w:rsidR="00EA4AA2">
        <w:t xml:space="preserve">», </w:t>
      </w:r>
      <w:r w:rsidR="00EA4AA2" w:rsidRPr="00EA4AA2">
        <w:t>г. Володарск Нижегородской области</w:t>
      </w:r>
      <w:r w:rsidRPr="008B2C0D">
        <w:t xml:space="preserve">, тарифов </w:t>
      </w:r>
      <w:r w:rsidR="00EA4AA2">
        <w:t xml:space="preserve">в сфере  </w:t>
      </w:r>
      <w:r w:rsidR="00EA4AA2" w:rsidRPr="00EA4AA2">
        <w:t xml:space="preserve">водоснабжения </w:t>
      </w:r>
      <w:r w:rsidRPr="008B2C0D">
        <w:t>прекратить.</w:t>
      </w:r>
    </w:p>
    <w:p w:rsidR="008B2C0D" w:rsidRPr="008B2C0D" w:rsidRDefault="008B2C0D" w:rsidP="008B2C0D">
      <w:pPr>
        <w:pStyle w:val="ac"/>
        <w:spacing w:line="276" w:lineRule="auto"/>
        <w:ind w:firstLine="709"/>
      </w:pPr>
      <w:r w:rsidRPr="008B2C0D">
        <w:rPr>
          <w:b/>
        </w:rPr>
        <w:tab/>
        <w:t>2.</w:t>
      </w:r>
      <w:r w:rsidRPr="008B2C0D">
        <w:t xml:space="preserve"> Настоящее решение вступает в силу со дня его принятия.</w:t>
      </w:r>
      <w:r w:rsidRPr="008B2C0D">
        <w:tab/>
      </w: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5C7EB2" w:rsidRDefault="005C7EB2" w:rsidP="007263E4">
      <w:pPr>
        <w:tabs>
          <w:tab w:val="left" w:pos="1897"/>
        </w:tabs>
        <w:spacing w:line="276" w:lineRule="auto"/>
        <w:rPr>
          <w:szCs w:val="28"/>
        </w:rPr>
      </w:pPr>
    </w:p>
    <w:p w:rsidR="000A2759" w:rsidRDefault="000A2759" w:rsidP="007263E4">
      <w:pPr>
        <w:tabs>
          <w:tab w:val="left" w:pos="1897"/>
        </w:tabs>
        <w:spacing w:line="276" w:lineRule="auto"/>
        <w:rPr>
          <w:szCs w:val="28"/>
        </w:rPr>
      </w:pPr>
      <w:bookmarkStart w:id="2" w:name="_GoBack"/>
      <w:bookmarkEnd w:id="2"/>
    </w:p>
    <w:p w:rsidR="007263E4" w:rsidRPr="007263E4" w:rsidRDefault="000C3F54" w:rsidP="007263E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</w:t>
      </w:r>
      <w:r w:rsidR="007263E4">
        <w:rPr>
          <w:szCs w:val="28"/>
        </w:rPr>
        <w:t xml:space="preserve"> службы</w:t>
      </w:r>
      <w:r w:rsidR="007263E4">
        <w:rPr>
          <w:szCs w:val="28"/>
        </w:rPr>
        <w:tab/>
      </w:r>
      <w:r w:rsidR="007263E4">
        <w:rPr>
          <w:szCs w:val="28"/>
        </w:rPr>
        <w:tab/>
      </w:r>
      <w:r w:rsidR="007263E4">
        <w:rPr>
          <w:szCs w:val="28"/>
        </w:rPr>
        <w:tab/>
      </w:r>
      <w:r w:rsidR="007263E4">
        <w:rPr>
          <w:szCs w:val="28"/>
        </w:rPr>
        <w:tab/>
      </w:r>
      <w:r w:rsidR="007263E4">
        <w:rPr>
          <w:szCs w:val="28"/>
        </w:rPr>
        <w:tab/>
      </w:r>
      <w:r w:rsidR="007263E4">
        <w:rPr>
          <w:szCs w:val="28"/>
        </w:rPr>
        <w:tab/>
      </w:r>
      <w:r>
        <w:rPr>
          <w:szCs w:val="28"/>
        </w:rPr>
        <w:t xml:space="preserve">   </w:t>
      </w:r>
      <w:r w:rsidR="00FA60E5">
        <w:rPr>
          <w:szCs w:val="28"/>
        </w:rPr>
        <w:t xml:space="preserve">           </w:t>
      </w:r>
      <w:r w:rsidR="007263E4">
        <w:rPr>
          <w:szCs w:val="28"/>
        </w:rPr>
        <w:t>А.В. Семенников</w:t>
      </w:r>
    </w:p>
    <w:sectPr w:rsidR="007263E4" w:rsidRPr="007263E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072" w:rsidRDefault="00FB6072">
      <w:r>
        <w:separator/>
      </w:r>
    </w:p>
  </w:endnote>
  <w:endnote w:type="continuationSeparator" w:id="0">
    <w:p w:rsidR="00FB6072" w:rsidRDefault="00FB6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072" w:rsidRDefault="00FB6072">
      <w:r>
        <w:separator/>
      </w:r>
    </w:p>
  </w:footnote>
  <w:footnote w:type="continuationSeparator" w:id="0">
    <w:p w:rsidR="00FB6072" w:rsidRDefault="00FB60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560C20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560C20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222AC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0A275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E52B15" w:rsidRPr="00E52B15" w:rsidRDefault="0090360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2759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9C8"/>
    <w:rsid w:val="00116BCE"/>
    <w:rsid w:val="00117346"/>
    <w:rsid w:val="00120470"/>
    <w:rsid w:val="00120665"/>
    <w:rsid w:val="001222AC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3FD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267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4557D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20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C7EB2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AEF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0D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6FEA"/>
    <w:rsid w:val="008F00E0"/>
    <w:rsid w:val="008F01FA"/>
    <w:rsid w:val="008F069F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1FA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3DC5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5A08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3D77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4AA2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07823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072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1F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911F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11FA"/>
    <w:rPr>
      <w:sz w:val="28"/>
    </w:rPr>
  </w:style>
  <w:style w:type="paragraph" w:styleId="a5">
    <w:name w:val="footer"/>
    <w:basedOn w:val="a"/>
    <w:link w:val="a6"/>
    <w:uiPriority w:val="99"/>
    <w:rsid w:val="009911F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11FA"/>
    <w:rPr>
      <w:sz w:val="28"/>
    </w:rPr>
  </w:style>
  <w:style w:type="character" w:styleId="a7">
    <w:name w:val="Hyperlink"/>
    <w:basedOn w:val="a0"/>
    <w:uiPriority w:val="99"/>
    <w:rsid w:val="009911FA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11FA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51</TotalTime>
  <Pages>1</Pages>
  <Words>155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12</cp:revision>
  <cp:lastPrinted>2017-05-31T12:18:00Z</cp:lastPrinted>
  <dcterms:created xsi:type="dcterms:W3CDTF">2017-05-15T12:40:00Z</dcterms:created>
  <dcterms:modified xsi:type="dcterms:W3CDTF">2017-05-31T12:23:00Z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