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95AC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95AC2">
              <w:rPr>
                <w:noProof/>
              </w:rPr>
              <w:t>22.11.2016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55684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65096">
              <w:t>39/</w:t>
            </w:r>
            <w:r w:rsidR="0055684A">
              <w:t>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55684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5684A" w:rsidRPr="0055684A">
              <w:rPr>
                <w:noProof/>
              </w:rPr>
              <w:t xml:space="preserve">О внесении изменения в решение региональной службы по тарифам Нижегородской области от 19 ноября 2015 года № 41/15 «Об установлении ОБЩЕСТВУ С ОГРАНИЧЕННОЙ ОТВЕТСТВЕННОСТЬЮ «АРЗАМАССКОЕ ПРОИЗВОДСТВЕННОЕ ОБЪЕДИНЕНИЕ «АВТОПРОВОД», г. Арзамас Нижегородской области, тарифов на тепловую энергию (мощность), поставляемую потребителям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095AC2" w:rsidTr="00095AC2">
        <w:tc>
          <w:tcPr>
            <w:tcW w:w="1809" w:type="dxa"/>
          </w:tcPr>
          <w:p w:rsidR="00095AC2" w:rsidRPr="00095AC2" w:rsidRDefault="00095AC2" w:rsidP="00095AC2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6237" w:type="dxa"/>
          </w:tcPr>
          <w:p w:rsidR="00095AC2" w:rsidRPr="00095AC2" w:rsidRDefault="0055684A" w:rsidP="0055684A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55684A">
              <w:rPr>
                <w:noProof/>
              </w:rPr>
              <w:t>Нижегородской области</w:t>
            </w:r>
            <w:r>
              <w:rPr>
                <w:noProof/>
              </w:rPr>
              <w:t>»</w:t>
            </w:r>
          </w:p>
        </w:tc>
        <w:tc>
          <w:tcPr>
            <w:tcW w:w="1949" w:type="dxa"/>
          </w:tcPr>
          <w:p w:rsidR="00095AC2" w:rsidRPr="00095AC2" w:rsidRDefault="00095AC2" w:rsidP="00095AC2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85764D" w:rsidRDefault="0085764D" w:rsidP="00095AC2">
      <w:pPr>
        <w:tabs>
          <w:tab w:val="left" w:pos="1897"/>
        </w:tabs>
      </w:pPr>
    </w:p>
    <w:p w:rsidR="00095AC2" w:rsidRP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55684A" w:rsidRPr="0055684A" w:rsidRDefault="0055684A" w:rsidP="0055684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84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5684A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684A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55684A">
        <w:rPr>
          <w:rFonts w:ascii="Times New Roman" w:hAnsi="Times New Roman" w:cs="Times New Roman"/>
          <w:noProof/>
          <w:sz w:val="28"/>
          <w:szCs w:val="28"/>
        </w:rPr>
        <w:t>ОБЩЕСТВОМ С ОГРАНИЧЕННОЙ ОТВЕТСТВЕННОСТЬЮ «АРЗАМАССКОЕ ПРОИЗВОДСТВЕННОЕ ОБЪЕДИНЕНИЕ «АВТОПРОВОД»</w:t>
      </w:r>
      <w:r w:rsidRPr="0055684A">
        <w:rPr>
          <w:rFonts w:ascii="Times New Roman" w:hAnsi="Times New Roman" w:cs="Times New Roman"/>
          <w:bCs/>
          <w:sz w:val="28"/>
          <w:szCs w:val="28"/>
        </w:rPr>
        <w:t>, г. Арзамас Нижегородской области</w:t>
      </w:r>
      <w:r w:rsidRPr="0055684A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55684A">
        <w:rPr>
          <w:rFonts w:ascii="Times New Roman" w:hAnsi="Times New Roman" w:cs="Times New Roman"/>
          <w:sz w:val="28"/>
          <w:szCs w:val="28"/>
        </w:rPr>
        <w:t xml:space="preserve">экспертного заключения рег. № в-354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5684A">
        <w:rPr>
          <w:rFonts w:ascii="Times New Roman" w:hAnsi="Times New Roman" w:cs="Times New Roman"/>
          <w:sz w:val="28"/>
          <w:szCs w:val="28"/>
        </w:rPr>
        <w:t>от 14 ноября 2016 года:</w:t>
      </w:r>
    </w:p>
    <w:p w:rsidR="0055684A" w:rsidRPr="0055684A" w:rsidRDefault="0055684A" w:rsidP="0055684A">
      <w:pPr>
        <w:pStyle w:val="ac"/>
        <w:spacing w:line="276" w:lineRule="auto"/>
        <w:ind w:firstLine="720"/>
        <w:rPr>
          <w:noProof/>
        </w:rPr>
      </w:pPr>
      <w:r w:rsidRPr="0055684A">
        <w:rPr>
          <w:b/>
        </w:rPr>
        <w:t xml:space="preserve">1. </w:t>
      </w:r>
      <w:r w:rsidRPr="0055684A">
        <w:t xml:space="preserve">Внести </w:t>
      </w:r>
      <w:r w:rsidRPr="0055684A">
        <w:rPr>
          <w:bCs/>
        </w:rPr>
        <w:t>в решение региональной службы по тарифам Нижегородской области от 19 ноября 2015 года № 41/15 «</w:t>
      </w:r>
      <w:r w:rsidRPr="0055684A">
        <w:rPr>
          <w:noProof/>
        </w:rPr>
        <w:t>Об установлении ОБЩЕСТВУ С ОГРАНИЧЕННОЙ ОТВЕТСТВЕННОСТЬЮ «АРЗАМАССКОЕ ПРОИЗВОДСТВЕННОЕ ОБЪЕДИНЕНИЕ «АВТОПРОВОД»</w:t>
      </w:r>
      <w:r w:rsidRPr="0055684A">
        <w:rPr>
          <w:bCs/>
        </w:rPr>
        <w:t>, г. Арзамас Нижегородской области,</w:t>
      </w:r>
      <w:r w:rsidRPr="0055684A">
        <w:rPr>
          <w:noProof/>
        </w:rPr>
        <w:t xml:space="preserve"> тарифов на тепловую энергию (мощность), поставляемую</w:t>
      </w:r>
      <w:r w:rsidRPr="0055684A">
        <w:rPr>
          <w:bCs/>
        </w:rPr>
        <w:t xml:space="preserve"> потребителям </w:t>
      </w:r>
      <w:r w:rsidRPr="0055684A">
        <w:rPr>
          <w:noProof/>
        </w:rPr>
        <w:t xml:space="preserve">Нижегородской области» </w:t>
      </w:r>
      <w:r w:rsidRPr="0055684A">
        <w:t>изменение</w:t>
      </w:r>
      <w:r w:rsidRPr="0055684A">
        <w:rPr>
          <w:noProof/>
        </w:rPr>
        <w:t>, изложив таблицу Приложения 2 к решению в следующей редакции:</w:t>
      </w:r>
    </w:p>
    <w:p w:rsidR="0055684A" w:rsidRPr="0055684A" w:rsidRDefault="0055684A" w:rsidP="0055684A">
      <w:pPr>
        <w:pStyle w:val="ac"/>
        <w:spacing w:line="276" w:lineRule="auto"/>
      </w:pPr>
      <w:r w:rsidRPr="0055684A">
        <w:rPr>
          <w:bCs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402"/>
        <w:gridCol w:w="2062"/>
        <w:gridCol w:w="959"/>
        <w:gridCol w:w="1338"/>
        <w:gridCol w:w="1538"/>
      </w:tblGrid>
      <w:tr w:rsidR="0055684A" w:rsidRPr="00B60B96" w:rsidTr="00E92F2C">
        <w:tc>
          <w:tcPr>
            <w:tcW w:w="534" w:type="dxa"/>
            <w:vMerge w:val="restart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№ п/п</w:t>
            </w:r>
          </w:p>
        </w:tc>
        <w:tc>
          <w:tcPr>
            <w:tcW w:w="3402" w:type="dxa"/>
            <w:vMerge w:val="restart"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62" w:type="dxa"/>
            <w:vMerge w:val="restart"/>
          </w:tcPr>
          <w:p w:rsidR="0055684A" w:rsidRPr="00B60B96" w:rsidRDefault="0055684A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9" w:type="dxa"/>
            <w:vMerge w:val="restart"/>
          </w:tcPr>
          <w:p w:rsidR="0055684A" w:rsidRPr="00B60B96" w:rsidRDefault="0055684A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Год</w:t>
            </w:r>
          </w:p>
        </w:tc>
        <w:tc>
          <w:tcPr>
            <w:tcW w:w="2876" w:type="dxa"/>
            <w:gridSpan w:val="2"/>
          </w:tcPr>
          <w:p w:rsidR="0055684A" w:rsidRPr="00B60B96" w:rsidRDefault="0055684A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Вода</w:t>
            </w:r>
          </w:p>
        </w:tc>
      </w:tr>
      <w:tr w:rsidR="0055684A" w:rsidRPr="00B60B96" w:rsidTr="00E92F2C">
        <w:tc>
          <w:tcPr>
            <w:tcW w:w="534" w:type="dxa"/>
            <w:vMerge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</w:tcPr>
          <w:p w:rsidR="0055684A" w:rsidRPr="00B60B96" w:rsidRDefault="0055684A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</w:tcPr>
          <w:p w:rsidR="0055684A" w:rsidRPr="00B60B96" w:rsidRDefault="0055684A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B60B96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8" w:type="dxa"/>
          </w:tcPr>
          <w:p w:rsidR="0055684A" w:rsidRPr="00B60B96" w:rsidRDefault="0055684A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B60B96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</w:t>
            </w:r>
          </w:p>
        </w:tc>
        <w:tc>
          <w:tcPr>
            <w:tcW w:w="3402" w:type="dxa"/>
            <w:vMerge w:val="restart"/>
          </w:tcPr>
          <w:p w:rsidR="0055684A" w:rsidRPr="00B60B96" w:rsidRDefault="0055684A" w:rsidP="00E92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0B96">
              <w:rPr>
                <w:noProof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noProof/>
                <w:sz w:val="24"/>
                <w:szCs w:val="24"/>
              </w:rPr>
              <w:t>«</w:t>
            </w:r>
            <w:r w:rsidRPr="00B60B96">
              <w:rPr>
                <w:noProof/>
                <w:sz w:val="24"/>
                <w:szCs w:val="24"/>
              </w:rPr>
              <w:t>АРЗАМАССКО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</w:t>
            </w:r>
            <w:r w:rsidRPr="00B60B96">
              <w:rPr>
                <w:noProof/>
                <w:sz w:val="24"/>
                <w:szCs w:val="24"/>
              </w:rPr>
              <w:lastRenderedPageBreak/>
              <w:t>ПРОИЗВОДСТВЕННО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ОБЪЕДИНЕНИ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«АВТОПРОВОД»</w:t>
            </w:r>
            <w:r w:rsidRPr="00B60B96">
              <w:rPr>
                <w:bCs/>
                <w:sz w:val="24"/>
                <w:szCs w:val="24"/>
              </w:rPr>
              <w:t>, г. Арзамас Нижегородской области</w:t>
            </w:r>
          </w:p>
        </w:tc>
        <w:tc>
          <w:tcPr>
            <w:tcW w:w="5897" w:type="dxa"/>
            <w:gridSpan w:val="4"/>
          </w:tcPr>
          <w:p w:rsidR="0055684A" w:rsidRPr="00B60B96" w:rsidRDefault="0055684A" w:rsidP="00E92F2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B60B96">
              <w:rPr>
                <w:b/>
                <w:bCs/>
                <w:sz w:val="24"/>
                <w:szCs w:val="24"/>
              </w:rPr>
              <w:lastRenderedPageBreak/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B60B96">
              <w:rPr>
                <w:b/>
                <w:bCs/>
                <w:sz w:val="24"/>
                <w:szCs w:val="24"/>
              </w:rPr>
              <w:t>г. Арзамас Нижегородской области, в случае отсутствия дифференциации тарифов по схеме подключения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1.1.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 xml:space="preserve">одноставочный, </w:t>
            </w:r>
            <w:r w:rsidRPr="00B60B96">
              <w:rPr>
                <w:sz w:val="20"/>
                <w:szCs w:val="20"/>
              </w:rPr>
              <w:lastRenderedPageBreak/>
              <w:t>руб./Гкал</w:t>
            </w: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lastRenderedPageBreak/>
              <w:t>2016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1297,76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1366,45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lastRenderedPageBreak/>
              <w:t>1.2.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1366,45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1413,48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lastRenderedPageBreak/>
              <w:t>1.3.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1413,48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1474,60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7" w:type="dxa"/>
            <w:gridSpan w:val="4"/>
          </w:tcPr>
          <w:p w:rsidR="0055684A" w:rsidRPr="00B60B96" w:rsidRDefault="0055684A" w:rsidP="00E92F2C">
            <w:pPr>
              <w:ind w:left="-24" w:firstLine="24"/>
              <w:rPr>
                <w:b/>
                <w:sz w:val="16"/>
                <w:szCs w:val="16"/>
              </w:rPr>
            </w:pPr>
            <w:r w:rsidRPr="00B60B96">
              <w:rPr>
                <w:sz w:val="20"/>
              </w:rPr>
              <w:t>Население (тарифы указаны с учетом НДС)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1.4.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1531,36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1612,41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1.5.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1612,41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1667,91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1.6.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1667,91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740,03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2.</w:t>
            </w:r>
          </w:p>
        </w:tc>
        <w:tc>
          <w:tcPr>
            <w:tcW w:w="3402" w:type="dxa"/>
            <w:vMerge w:val="restart"/>
          </w:tcPr>
          <w:p w:rsidR="0055684A" w:rsidRPr="00B60B96" w:rsidRDefault="0055684A" w:rsidP="00E92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0B96">
              <w:rPr>
                <w:noProof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noProof/>
                <w:sz w:val="24"/>
                <w:szCs w:val="24"/>
              </w:rPr>
              <w:t>«</w:t>
            </w:r>
            <w:r w:rsidRPr="00B60B96">
              <w:rPr>
                <w:noProof/>
                <w:sz w:val="24"/>
                <w:szCs w:val="24"/>
              </w:rPr>
              <w:t>АРЗАМАССКО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ПРОИЗВОДСТВЕННО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ОБЪЕДИНЕНИ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«АВТОПРОВОД»</w:t>
            </w:r>
            <w:r>
              <w:rPr>
                <w:bCs/>
                <w:sz w:val="24"/>
                <w:szCs w:val="24"/>
              </w:rPr>
              <w:t xml:space="preserve">, г. Арзамас </w:t>
            </w:r>
            <w:r w:rsidRPr="00B60B96">
              <w:rPr>
                <w:bCs/>
                <w:sz w:val="24"/>
                <w:szCs w:val="24"/>
              </w:rPr>
              <w:t>Нижегородской области</w:t>
            </w:r>
          </w:p>
        </w:tc>
        <w:tc>
          <w:tcPr>
            <w:tcW w:w="5897" w:type="dxa"/>
            <w:gridSpan w:val="4"/>
          </w:tcPr>
          <w:p w:rsidR="0055684A" w:rsidRPr="00B60B96" w:rsidRDefault="0055684A" w:rsidP="00E92F2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B60B96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B60B96">
              <w:rPr>
                <w:b/>
                <w:bCs/>
                <w:sz w:val="24"/>
                <w:szCs w:val="24"/>
              </w:rPr>
              <w:t>г. Богородск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60B96">
              <w:rPr>
                <w:b/>
                <w:bCs/>
                <w:sz w:val="24"/>
                <w:szCs w:val="24"/>
              </w:rPr>
              <w:t>Нижегородской области, в случае отсутствия дифференциации тарифов по схеме подключения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2.1.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1388,96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1461,87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2.2.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1461,87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1519,90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2.3.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1519,90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1573,86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7" w:type="dxa"/>
            <w:gridSpan w:val="4"/>
          </w:tcPr>
          <w:p w:rsidR="0055684A" w:rsidRPr="00B60B96" w:rsidRDefault="0055684A" w:rsidP="00E92F2C">
            <w:pPr>
              <w:ind w:left="-24" w:firstLine="24"/>
              <w:rPr>
                <w:b/>
                <w:sz w:val="16"/>
                <w:szCs w:val="16"/>
              </w:rPr>
            </w:pPr>
            <w:r w:rsidRPr="00B60B96">
              <w:rPr>
                <w:sz w:val="20"/>
              </w:rPr>
              <w:t>Население (тарифы указаны с учетом НДС)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2.4.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-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2.5.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-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2.6.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-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3.</w:t>
            </w:r>
          </w:p>
        </w:tc>
        <w:tc>
          <w:tcPr>
            <w:tcW w:w="3402" w:type="dxa"/>
            <w:vMerge w:val="restart"/>
          </w:tcPr>
          <w:p w:rsidR="0055684A" w:rsidRPr="00B60B96" w:rsidRDefault="0055684A" w:rsidP="00E92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0B96">
              <w:rPr>
                <w:noProof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noProof/>
                <w:sz w:val="24"/>
                <w:szCs w:val="24"/>
              </w:rPr>
              <w:t>«</w:t>
            </w:r>
            <w:r w:rsidRPr="00B60B96">
              <w:rPr>
                <w:noProof/>
                <w:sz w:val="24"/>
                <w:szCs w:val="24"/>
              </w:rPr>
              <w:t>АРЗАМАССКО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ПРОИЗВОДСТВЕННО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ОБЪЕДИНЕНИ</w:t>
            </w:r>
            <w:r>
              <w:rPr>
                <w:noProof/>
                <w:sz w:val="24"/>
                <w:szCs w:val="24"/>
              </w:rPr>
              <w:t>Е</w:t>
            </w:r>
            <w:r w:rsidRPr="00B60B96">
              <w:rPr>
                <w:noProof/>
                <w:sz w:val="24"/>
                <w:szCs w:val="24"/>
              </w:rPr>
              <w:t xml:space="preserve"> «АВТОПРОВОД»</w:t>
            </w:r>
            <w:r>
              <w:rPr>
                <w:bCs/>
                <w:sz w:val="24"/>
                <w:szCs w:val="24"/>
              </w:rPr>
              <w:t xml:space="preserve">, г. Арзамас </w:t>
            </w:r>
            <w:r w:rsidRPr="00B60B96">
              <w:rPr>
                <w:bCs/>
                <w:sz w:val="24"/>
                <w:szCs w:val="24"/>
              </w:rPr>
              <w:t>Нижегородской области</w:t>
            </w:r>
          </w:p>
        </w:tc>
        <w:tc>
          <w:tcPr>
            <w:tcW w:w="5897" w:type="dxa"/>
            <w:gridSpan w:val="4"/>
          </w:tcPr>
          <w:p w:rsidR="0055684A" w:rsidRPr="00B60B96" w:rsidRDefault="0055684A" w:rsidP="00E92F2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B60B96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B60B96">
              <w:rPr>
                <w:b/>
                <w:bCs/>
                <w:sz w:val="24"/>
                <w:szCs w:val="24"/>
              </w:rPr>
              <w:t>г. Лысково Нижегородской области, в случае отсутствия дифференциации тарифов по схеме подключения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3.1.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1295,41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1362,27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3.2.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1362,27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1404,70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3.3.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1404,70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1462,88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7" w:type="dxa"/>
            <w:gridSpan w:val="4"/>
          </w:tcPr>
          <w:p w:rsidR="0055684A" w:rsidRPr="00B60B96" w:rsidRDefault="0055684A" w:rsidP="00E92F2C">
            <w:pPr>
              <w:ind w:left="-24" w:firstLine="24"/>
              <w:rPr>
                <w:b/>
                <w:sz w:val="16"/>
                <w:szCs w:val="16"/>
              </w:rPr>
            </w:pPr>
            <w:r w:rsidRPr="00B60B96">
              <w:rPr>
                <w:sz w:val="20"/>
              </w:rPr>
              <w:t>Население (тарифы указаны с учетом НДС)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3.4.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1528,58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1607,48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3.5.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B60B96">
              <w:rPr>
                <w:sz w:val="24"/>
                <w:szCs w:val="24"/>
              </w:rPr>
              <w:t>1607,48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1657,55</w:t>
            </w:r>
          </w:p>
        </w:tc>
      </w:tr>
      <w:tr w:rsidR="0055684A" w:rsidRPr="00B60B96" w:rsidTr="00E92F2C">
        <w:tc>
          <w:tcPr>
            <w:tcW w:w="534" w:type="dxa"/>
          </w:tcPr>
          <w:p w:rsidR="0055684A" w:rsidRPr="00B60B96" w:rsidRDefault="0055684A" w:rsidP="00E92F2C">
            <w:pPr>
              <w:jc w:val="center"/>
              <w:rPr>
                <w:b/>
                <w:bCs/>
                <w:sz w:val="20"/>
              </w:rPr>
            </w:pPr>
            <w:r w:rsidRPr="00B60B96">
              <w:rPr>
                <w:b/>
                <w:bCs/>
                <w:sz w:val="20"/>
              </w:rPr>
              <w:t>3.6.</w:t>
            </w:r>
          </w:p>
        </w:tc>
        <w:tc>
          <w:tcPr>
            <w:tcW w:w="3402" w:type="dxa"/>
            <w:vMerge/>
          </w:tcPr>
          <w:p w:rsidR="0055684A" w:rsidRPr="00B60B96" w:rsidRDefault="0055684A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5684A" w:rsidRPr="00B60B96" w:rsidRDefault="0055684A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55684A" w:rsidRPr="00B60B96" w:rsidRDefault="0055684A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B60B96"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1657,55</w:t>
            </w:r>
          </w:p>
        </w:tc>
        <w:tc>
          <w:tcPr>
            <w:tcW w:w="1538" w:type="dxa"/>
            <w:vAlign w:val="bottom"/>
          </w:tcPr>
          <w:p w:rsidR="0055684A" w:rsidRPr="00B60B96" w:rsidRDefault="0055684A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1726,20</w:t>
            </w:r>
            <w:bookmarkStart w:id="2" w:name="_GoBack"/>
            <w:bookmarkEnd w:id="2"/>
          </w:p>
        </w:tc>
      </w:tr>
    </w:tbl>
    <w:p w:rsidR="0055684A" w:rsidRPr="0055684A" w:rsidRDefault="0055684A" w:rsidP="0055684A">
      <w:pPr>
        <w:pStyle w:val="ac"/>
        <w:ind w:firstLine="708"/>
        <w:jc w:val="right"/>
      </w:pPr>
      <w:r w:rsidRPr="0055684A">
        <w:t>».</w:t>
      </w:r>
    </w:p>
    <w:p w:rsidR="0055684A" w:rsidRPr="0055684A" w:rsidRDefault="0055684A" w:rsidP="0055684A">
      <w:pPr>
        <w:pStyle w:val="ac"/>
        <w:ind w:firstLine="708"/>
      </w:pPr>
      <w:r w:rsidRPr="0055684A">
        <w:rPr>
          <w:b/>
        </w:rPr>
        <w:t>2.</w:t>
      </w:r>
      <w:r w:rsidRPr="0055684A">
        <w:rPr>
          <w:noProof/>
        </w:rPr>
        <w:t xml:space="preserve">Настоящее решение вступает в силу </w:t>
      </w:r>
      <w:r w:rsidRPr="0055684A">
        <w:t>с 1 января 2017 года.</w:t>
      </w: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P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sectPr w:rsidR="00095AC2" w:rsidRPr="00095AC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AC2" w:rsidRDefault="00095AC2">
      <w:r>
        <w:separator/>
      </w:r>
    </w:p>
  </w:endnote>
  <w:endnote w:type="continuationSeparator" w:id="0">
    <w:p w:rsidR="00095AC2" w:rsidRDefault="00095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AC2" w:rsidRDefault="00095AC2">
      <w:r>
        <w:separator/>
      </w:r>
    </w:p>
  </w:footnote>
  <w:footnote w:type="continuationSeparator" w:id="0">
    <w:p w:rsidR="00095AC2" w:rsidRDefault="00095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034E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47034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47034E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RrTrqcyVHPO80H3TCmvAwrhtqxE=" w:salt="pZ658417FbKyj1dy9IeRS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509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AC2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1E9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0D2E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034E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84A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B96"/>
    <w:rsid w:val="00B60CFB"/>
    <w:rsid w:val="00B61CFA"/>
    <w:rsid w:val="00B63363"/>
    <w:rsid w:val="00B65096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F2C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095AC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095AC2"/>
    <w:rPr>
      <w:rFonts w:cs="Times New Roman"/>
      <w:sz w:val="28"/>
      <w:szCs w:val="28"/>
    </w:rPr>
  </w:style>
  <w:style w:type="paragraph" w:customStyle="1" w:styleId="ConsPlusNormal">
    <w:name w:val="ConsPlusNormal"/>
    <w:rsid w:val="00095AC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470</Words>
  <Characters>2683</Characters>
  <Application>Microsoft Office Word</Application>
  <DocSecurity>0</DocSecurity>
  <Lines>22</Lines>
  <Paragraphs>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2016-11-22T09:55:00Z</dcterms:created>
  <dcterms:modified xsi:type="dcterms:W3CDTF">2016-11-22T09:55:00Z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