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CF29A3" w:rsidP="00A913FF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A913FF">
              <w:t>27.06</w:t>
            </w:r>
            <w:r w:rsidR="00AC7144">
              <w:rPr>
                <w:noProof/>
              </w:rPr>
              <w:t>.2017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CF29A3" w:rsidP="001A112A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1A112A">
              <w:t>30/3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CF29A3" w:rsidP="0025267A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A72A7E" w:rsidRPr="00A72A7E">
              <w:t>Об установлении</w:t>
            </w:r>
            <w:r w:rsidR="00FD7977">
              <w:t xml:space="preserve"> </w:t>
            </w:r>
            <w:r w:rsidR="00FD7977" w:rsidRPr="00FD7977">
              <w:t>ОБЩЕСТВУ С ОГРАНИЧЕННОЙ ОТВЕТСТВЕННОСТЬЮ «</w:t>
            </w:r>
            <w:r w:rsidR="00C33D64">
              <w:t>ПРОММАШ</w:t>
            </w:r>
            <w:r w:rsidR="00FD7977" w:rsidRPr="00FD7977">
              <w:t xml:space="preserve">», г. Чкаловск Нижегородской области, тарифов в сфере </w:t>
            </w:r>
            <w:r w:rsidR="00C33D64">
              <w:t>водоотведения</w:t>
            </w:r>
            <w:r w:rsidR="00FD7977" w:rsidRPr="00FD7977">
              <w:t xml:space="preserve"> </w:t>
            </w:r>
            <w:r w:rsidR="0025267A" w:rsidRPr="0025267A">
              <w:t xml:space="preserve">для потребителей д. Котельницы городского округа город Чкаловск Нижегородской области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A913FF" w:rsidRDefault="00A913FF" w:rsidP="00DA7D33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AC7144" w:rsidRDefault="00AC7144" w:rsidP="00AB67CD">
      <w:pPr>
        <w:tabs>
          <w:tab w:val="left" w:pos="1897"/>
        </w:tabs>
        <w:spacing w:line="276" w:lineRule="auto"/>
        <w:rPr>
          <w:szCs w:val="28"/>
        </w:rPr>
      </w:pPr>
    </w:p>
    <w:p w:rsidR="001A112A" w:rsidRPr="00AB67CD" w:rsidRDefault="001A112A" w:rsidP="00AB67CD">
      <w:pPr>
        <w:tabs>
          <w:tab w:val="left" w:pos="1897"/>
        </w:tabs>
        <w:spacing w:line="276" w:lineRule="auto"/>
        <w:rPr>
          <w:szCs w:val="28"/>
        </w:rPr>
      </w:pPr>
    </w:p>
    <w:p w:rsidR="001A112A" w:rsidRPr="001A112A" w:rsidRDefault="001A112A" w:rsidP="001A112A">
      <w:pPr>
        <w:spacing w:line="276" w:lineRule="auto"/>
        <w:ind w:firstLine="709"/>
        <w:jc w:val="both"/>
        <w:rPr>
          <w:szCs w:val="28"/>
        </w:rPr>
      </w:pPr>
      <w:r w:rsidRPr="001A112A">
        <w:rPr>
          <w:szCs w:val="28"/>
        </w:rPr>
        <w:t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ОБЩЕСТВОМ С ОГРАНИЧЕННОЙ ОТВЕТСТВЕННОСТЬЮ «ПРОММАШ», г. Чкаловск Нижегородской области, экспертного заключения рег. № в-157 от 20 июня 2017 года:</w:t>
      </w:r>
    </w:p>
    <w:p w:rsidR="001A112A" w:rsidRPr="001A112A" w:rsidRDefault="001A112A" w:rsidP="001A112A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1A112A">
        <w:rPr>
          <w:b/>
          <w:szCs w:val="28"/>
        </w:rPr>
        <w:t>1.</w:t>
      </w:r>
      <w:r w:rsidRPr="001A112A">
        <w:rPr>
          <w:szCs w:val="28"/>
        </w:rPr>
        <w:t xml:space="preserve"> Установить ОБЩЕСТВУ С ОГРАНИЧЕННОЙ ОТВЕТСТВЕННОСТЬЮ «ПРОММАШ», г. Чкаловск Нижегородской области, тарифы в сфере водоотведения для потребителей д. Котельницы городского округа город </w:t>
      </w:r>
      <w:r>
        <w:rPr>
          <w:szCs w:val="28"/>
        </w:rPr>
        <w:t xml:space="preserve">Чкаловск Нижегородской области </w:t>
      </w:r>
      <w:r w:rsidRPr="001A112A">
        <w:rPr>
          <w:szCs w:val="28"/>
        </w:rPr>
        <w:t>в следующих размерах:</w:t>
      </w: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139"/>
        <w:gridCol w:w="4075"/>
      </w:tblGrid>
      <w:tr w:rsidR="001A112A" w:rsidRPr="00400105" w:rsidTr="008A46FE">
        <w:trPr>
          <w:trHeight w:val="281"/>
        </w:trPr>
        <w:tc>
          <w:tcPr>
            <w:tcW w:w="290" w:type="pct"/>
            <w:vMerge w:val="restart"/>
            <w:hideMark/>
          </w:tcPr>
          <w:p w:rsidR="001A112A" w:rsidRPr="001A112A" w:rsidRDefault="001A112A" w:rsidP="008A46FE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1A112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627" w:type="pct"/>
            <w:vMerge w:val="restart"/>
            <w:hideMark/>
          </w:tcPr>
          <w:p w:rsidR="001A112A" w:rsidRPr="001A112A" w:rsidRDefault="001A112A" w:rsidP="008A46FE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1A112A">
              <w:rPr>
                <w:b/>
                <w:sz w:val="22"/>
                <w:szCs w:val="22"/>
              </w:rPr>
              <w:t>Тарифы в сфере водоотведения</w:t>
            </w:r>
          </w:p>
        </w:tc>
        <w:tc>
          <w:tcPr>
            <w:tcW w:w="2083" w:type="pct"/>
          </w:tcPr>
          <w:p w:rsidR="001A112A" w:rsidRPr="001A112A" w:rsidRDefault="001A112A" w:rsidP="008A46FE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1A112A">
              <w:rPr>
                <w:b/>
                <w:sz w:val="22"/>
                <w:szCs w:val="22"/>
              </w:rPr>
              <w:t>Периоды регулирования</w:t>
            </w:r>
          </w:p>
        </w:tc>
      </w:tr>
      <w:tr w:rsidR="001A112A" w:rsidRPr="00400105" w:rsidTr="008A46FE">
        <w:trPr>
          <w:cantSplit/>
          <w:trHeight w:val="138"/>
        </w:trPr>
        <w:tc>
          <w:tcPr>
            <w:tcW w:w="290" w:type="pct"/>
            <w:vMerge/>
          </w:tcPr>
          <w:p w:rsidR="001A112A" w:rsidRPr="001A112A" w:rsidRDefault="001A112A" w:rsidP="008A46FE">
            <w:pPr>
              <w:pStyle w:val="ac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27" w:type="pct"/>
            <w:vMerge/>
          </w:tcPr>
          <w:p w:rsidR="001A112A" w:rsidRPr="001A112A" w:rsidRDefault="001A112A" w:rsidP="008A46FE">
            <w:pPr>
              <w:pStyle w:val="ac"/>
              <w:rPr>
                <w:b/>
                <w:sz w:val="22"/>
                <w:szCs w:val="22"/>
              </w:rPr>
            </w:pPr>
          </w:p>
        </w:tc>
        <w:tc>
          <w:tcPr>
            <w:tcW w:w="2083" w:type="pct"/>
          </w:tcPr>
          <w:p w:rsidR="001A112A" w:rsidRPr="001A112A" w:rsidRDefault="001A112A" w:rsidP="008A46FE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1A112A">
              <w:rPr>
                <w:b/>
                <w:sz w:val="22"/>
                <w:szCs w:val="22"/>
              </w:rPr>
              <w:t>2017 год</w:t>
            </w:r>
          </w:p>
        </w:tc>
      </w:tr>
      <w:tr w:rsidR="001A112A" w:rsidRPr="00400105" w:rsidTr="008A46FE">
        <w:trPr>
          <w:cantSplit/>
          <w:trHeight w:val="126"/>
        </w:trPr>
        <w:tc>
          <w:tcPr>
            <w:tcW w:w="290" w:type="pct"/>
            <w:vMerge/>
          </w:tcPr>
          <w:p w:rsidR="001A112A" w:rsidRPr="001A112A" w:rsidRDefault="001A112A" w:rsidP="008A46FE">
            <w:pPr>
              <w:pStyle w:val="ac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27" w:type="pct"/>
            <w:vMerge/>
          </w:tcPr>
          <w:p w:rsidR="001A112A" w:rsidRPr="001A112A" w:rsidRDefault="001A112A" w:rsidP="008A46FE">
            <w:pPr>
              <w:pStyle w:val="ac"/>
              <w:rPr>
                <w:b/>
                <w:sz w:val="22"/>
                <w:szCs w:val="22"/>
              </w:rPr>
            </w:pPr>
          </w:p>
        </w:tc>
        <w:tc>
          <w:tcPr>
            <w:tcW w:w="2083" w:type="pct"/>
          </w:tcPr>
          <w:p w:rsidR="001A112A" w:rsidRPr="001A112A" w:rsidRDefault="001A112A" w:rsidP="008A46FE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1A112A">
              <w:rPr>
                <w:b/>
                <w:sz w:val="22"/>
                <w:szCs w:val="22"/>
              </w:rPr>
              <w:t xml:space="preserve">С 1 июля по 31 декабря </w:t>
            </w:r>
          </w:p>
        </w:tc>
      </w:tr>
      <w:tr w:rsidR="001A112A" w:rsidRPr="00400105" w:rsidTr="008A46FE">
        <w:trPr>
          <w:trHeight w:val="132"/>
        </w:trPr>
        <w:tc>
          <w:tcPr>
            <w:tcW w:w="290" w:type="pct"/>
          </w:tcPr>
          <w:p w:rsidR="001A112A" w:rsidRPr="00400105" w:rsidRDefault="001A112A" w:rsidP="008A46FE">
            <w:pPr>
              <w:pStyle w:val="ac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400105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627" w:type="pct"/>
          </w:tcPr>
          <w:p w:rsidR="001A112A" w:rsidRPr="00400105" w:rsidRDefault="001A112A" w:rsidP="008A46FE">
            <w:pPr>
              <w:pStyle w:val="ac"/>
              <w:jc w:val="left"/>
              <w:rPr>
                <w:noProof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Водоотведение</w:t>
            </w:r>
            <w:r w:rsidRPr="00400105">
              <w:rPr>
                <w:sz w:val="24"/>
                <w:szCs w:val="24"/>
              </w:rPr>
              <w:t>, руб./м</w:t>
            </w:r>
            <w:r w:rsidRPr="00400105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83" w:type="pct"/>
            <w:vAlign w:val="bottom"/>
          </w:tcPr>
          <w:p w:rsidR="001A112A" w:rsidRPr="00FD7977" w:rsidRDefault="001A112A" w:rsidP="008A46F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52,39</w:t>
            </w:r>
          </w:p>
        </w:tc>
      </w:tr>
      <w:tr w:rsidR="001A112A" w:rsidRPr="00400105" w:rsidTr="008A46FE">
        <w:trPr>
          <w:trHeight w:val="132"/>
        </w:trPr>
        <w:tc>
          <w:tcPr>
            <w:tcW w:w="290" w:type="pct"/>
            <w:vMerge w:val="restart"/>
          </w:tcPr>
          <w:p w:rsidR="001A112A" w:rsidRPr="00400105" w:rsidRDefault="001A112A" w:rsidP="008A46FE">
            <w:pPr>
              <w:pStyle w:val="ac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400105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627" w:type="pct"/>
            <w:tcBorders>
              <w:bottom w:val="nil"/>
            </w:tcBorders>
          </w:tcPr>
          <w:p w:rsidR="001A112A" w:rsidRPr="00400105" w:rsidRDefault="001A112A" w:rsidP="008A46FE">
            <w:pPr>
              <w:pStyle w:val="ac"/>
              <w:jc w:val="left"/>
              <w:rPr>
                <w:noProof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Водоотведение</w:t>
            </w:r>
            <w:r w:rsidRPr="00400105">
              <w:rPr>
                <w:sz w:val="24"/>
                <w:szCs w:val="24"/>
              </w:rPr>
              <w:t>, руб./м</w:t>
            </w:r>
            <w:r w:rsidRPr="00400105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83" w:type="pct"/>
            <w:vMerge w:val="restart"/>
            <w:vAlign w:val="bottom"/>
          </w:tcPr>
          <w:p w:rsidR="001A112A" w:rsidRPr="00FD7977" w:rsidRDefault="001A112A" w:rsidP="008A46F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52,39</w:t>
            </w:r>
          </w:p>
        </w:tc>
      </w:tr>
      <w:tr w:rsidR="001A112A" w:rsidRPr="00400105" w:rsidTr="008A46FE">
        <w:trPr>
          <w:trHeight w:val="132"/>
        </w:trPr>
        <w:tc>
          <w:tcPr>
            <w:tcW w:w="290" w:type="pct"/>
            <w:vMerge/>
          </w:tcPr>
          <w:p w:rsidR="001A112A" w:rsidRPr="00400105" w:rsidRDefault="001A112A" w:rsidP="008A46FE">
            <w:pPr>
              <w:pStyle w:val="ac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27" w:type="pct"/>
            <w:tcBorders>
              <w:top w:val="nil"/>
            </w:tcBorders>
          </w:tcPr>
          <w:p w:rsidR="001A112A" w:rsidRPr="00400105" w:rsidRDefault="001A112A" w:rsidP="008A46FE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400105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2083" w:type="pct"/>
            <w:vMerge/>
            <w:vAlign w:val="bottom"/>
          </w:tcPr>
          <w:p w:rsidR="001A112A" w:rsidRPr="00400105" w:rsidRDefault="001A112A" w:rsidP="008A46FE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1A112A" w:rsidRPr="001A112A" w:rsidRDefault="001A112A" w:rsidP="001A112A">
      <w:pPr>
        <w:pStyle w:val="ac"/>
        <w:spacing w:line="276" w:lineRule="auto"/>
        <w:ind w:firstLine="709"/>
      </w:pPr>
      <w:r w:rsidRPr="001A112A">
        <w:rPr>
          <w:b/>
        </w:rPr>
        <w:t>2.</w:t>
      </w:r>
      <w:r w:rsidRPr="001A112A">
        <w:t xml:space="preserve"> Утвердить производственную программу ОБЩЕСТВА С ОГРАНИЧЕННОЙ ОТВЕТСТВЕННОСТЬЮ «ПРОММАШ», г. Чкаловск Нижегородской области</w:t>
      </w:r>
      <w:r w:rsidRPr="001A112A">
        <w:rPr>
          <w:noProof/>
        </w:rPr>
        <w:t xml:space="preserve">, в сфере водоотведения на территории </w:t>
      </w:r>
      <w:r w:rsidRPr="001A112A">
        <w:t xml:space="preserve">д. Котельницы городского округа город Чкаловск Нижегородской области </w:t>
      </w:r>
      <w:r w:rsidRPr="001A112A">
        <w:rPr>
          <w:noProof/>
        </w:rPr>
        <w:t>согласно Приложению к настоящему решению.</w:t>
      </w:r>
    </w:p>
    <w:p w:rsidR="001A112A" w:rsidRPr="001A112A" w:rsidRDefault="001A112A" w:rsidP="001A112A">
      <w:pPr>
        <w:pStyle w:val="ac"/>
        <w:spacing w:line="276" w:lineRule="auto"/>
        <w:ind w:firstLine="708"/>
      </w:pPr>
      <w:r w:rsidRPr="001A112A">
        <w:rPr>
          <w:b/>
        </w:rPr>
        <w:lastRenderedPageBreak/>
        <w:t>3.</w:t>
      </w:r>
      <w:r w:rsidRPr="001A112A">
        <w:t xml:space="preserve"> ОБЩЕСТВО С ОГРАНИЧЕННОЙ ОТВЕТСТВЕННОСТЬЮ «ПРОММАШ», г. Чкаловск Нижегородской области</w:t>
      </w:r>
      <w:r w:rsidRPr="001A112A">
        <w:rPr>
          <w:bCs/>
        </w:rPr>
        <w:t>,</w:t>
      </w:r>
      <w:r w:rsidRPr="001A112A">
        <w:t xml:space="preserve"> применяет упрощенную систему налогообложения и не является плательщиком НДС в соответствии со </w:t>
      </w:r>
      <w:hyperlink r:id="rId10" w:history="1">
        <w:r w:rsidRPr="001A112A">
          <w:rPr>
            <w:rStyle w:val="a7"/>
            <w:rFonts w:eastAsiaTheme="majorEastAsia"/>
          </w:rPr>
          <w:t>ст. 346</w:t>
        </w:r>
        <w:r w:rsidRPr="001A112A">
          <w:rPr>
            <w:rStyle w:val="a7"/>
            <w:rFonts w:eastAsiaTheme="majorEastAsia"/>
            <w:vertAlign w:val="superscript"/>
          </w:rPr>
          <w:t>11</w:t>
        </w:r>
        <w:r w:rsidRPr="001A112A">
          <w:rPr>
            <w:rStyle w:val="a7"/>
            <w:rFonts w:eastAsiaTheme="majorEastAsia"/>
          </w:rPr>
          <w:t xml:space="preserve"> главы 26</w:t>
        </w:r>
        <w:r w:rsidRPr="001A112A">
          <w:rPr>
            <w:rStyle w:val="a7"/>
            <w:rFonts w:eastAsiaTheme="majorEastAsia"/>
            <w:vertAlign w:val="superscript"/>
          </w:rPr>
          <w:t>2</w:t>
        </w:r>
        <w:r w:rsidRPr="001A112A">
          <w:rPr>
            <w:rStyle w:val="a7"/>
            <w:rFonts w:eastAsiaTheme="majorEastAsia"/>
          </w:rPr>
          <w:t xml:space="preserve"> </w:t>
        </w:r>
      </w:hyperlink>
      <w:r w:rsidRPr="001A112A">
        <w:t>Налогового кодекса Российской Федерации.</w:t>
      </w:r>
    </w:p>
    <w:p w:rsidR="001A112A" w:rsidRPr="001A112A" w:rsidRDefault="001A112A" w:rsidP="001A112A">
      <w:pPr>
        <w:pStyle w:val="ac"/>
        <w:spacing w:line="276" w:lineRule="auto"/>
        <w:ind w:firstLine="708"/>
      </w:pPr>
      <w:r w:rsidRPr="001A112A"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1A112A" w:rsidRPr="001A112A" w:rsidRDefault="001A112A" w:rsidP="001A112A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1A112A">
        <w:rPr>
          <w:b/>
          <w:szCs w:val="28"/>
        </w:rPr>
        <w:t>4.</w:t>
      </w:r>
      <w:r w:rsidRPr="001A112A">
        <w:rPr>
          <w:szCs w:val="28"/>
        </w:rPr>
        <w:t xml:space="preserve">  </w:t>
      </w:r>
      <w:r w:rsidRPr="001A112A">
        <w:rPr>
          <w:bCs/>
          <w:szCs w:val="28"/>
        </w:rPr>
        <w:t xml:space="preserve">В связи с тем, что в отношении </w:t>
      </w:r>
      <w:r w:rsidRPr="001A112A">
        <w:rPr>
          <w:szCs w:val="28"/>
        </w:rPr>
        <w:t>ОБЩЕСТВА С ОГРАНИЧЕННОЙ ОТВЕТСТВЕННОСТЬЮ «ПРОММАШ», г. Чкаловск Нижегородской области</w:t>
      </w:r>
      <w:r w:rsidRPr="001A112A">
        <w:rPr>
          <w:bCs/>
          <w:szCs w:val="28"/>
        </w:rPr>
        <w:t xml:space="preserve">, государственное регулирование в сфере водоотведения на территории </w:t>
      </w:r>
      <w:r w:rsidRPr="001A112A">
        <w:rPr>
          <w:bCs/>
          <w:szCs w:val="28"/>
        </w:rPr>
        <w:br/>
      </w:r>
      <w:r w:rsidRPr="001A112A">
        <w:rPr>
          <w:szCs w:val="28"/>
        </w:rPr>
        <w:t>д. Котельницы городского округа город Чкаловск Нижегородской области</w:t>
      </w:r>
      <w:r w:rsidRPr="001A112A">
        <w:rPr>
          <w:bCs/>
          <w:szCs w:val="28"/>
        </w:rPr>
        <w:t xml:space="preserve"> ранее не осуществлялось, и на основании </w:t>
      </w:r>
      <w:hyperlink r:id="rId11" w:history="1">
        <w:r w:rsidRPr="001A112A">
          <w:rPr>
            <w:bCs/>
            <w:szCs w:val="28"/>
          </w:rPr>
          <w:t>пункта 9</w:t>
        </w:r>
      </w:hyperlink>
      <w:r w:rsidRPr="001A112A">
        <w:rPr>
          <w:bCs/>
          <w:szCs w:val="28"/>
        </w:rPr>
        <w:t xml:space="preserve"> Правил регулирования тарифов в сфере водоснабжения и водоотведения, утвержденных постановлением Правительства Российской Федерации от 13 мая 2013 года № 406, тарифы, установленные </w:t>
      </w:r>
      <w:r w:rsidRPr="001A112A">
        <w:rPr>
          <w:szCs w:val="28"/>
        </w:rPr>
        <w:t>пунктом 1 настоящего решения, действуют с 1 июля по 31 декабря 2017 года включительно.</w:t>
      </w:r>
    </w:p>
    <w:p w:rsidR="00AC7144" w:rsidRDefault="00AC7144" w:rsidP="0025267A">
      <w:pPr>
        <w:pStyle w:val="ac"/>
        <w:spacing w:line="276" w:lineRule="auto"/>
        <w:ind w:firstLine="720"/>
      </w:pPr>
    </w:p>
    <w:p w:rsidR="00336F9F" w:rsidRPr="00AB67CD" w:rsidRDefault="00336F9F" w:rsidP="00AB67CD">
      <w:pPr>
        <w:tabs>
          <w:tab w:val="left" w:pos="1897"/>
        </w:tabs>
        <w:spacing w:line="276" w:lineRule="auto"/>
        <w:rPr>
          <w:szCs w:val="28"/>
        </w:rPr>
      </w:pPr>
    </w:p>
    <w:p w:rsidR="00AC7144" w:rsidRDefault="00AC7144" w:rsidP="00AC7144">
      <w:pPr>
        <w:tabs>
          <w:tab w:val="left" w:pos="1897"/>
        </w:tabs>
        <w:spacing w:line="276" w:lineRule="auto"/>
        <w:rPr>
          <w:szCs w:val="28"/>
        </w:rPr>
      </w:pPr>
    </w:p>
    <w:p w:rsidR="00AC7144" w:rsidRPr="00AC7144" w:rsidRDefault="00400105" w:rsidP="00AC7144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И.о.р</w:t>
      </w:r>
      <w:r w:rsidR="00AC7144">
        <w:rPr>
          <w:szCs w:val="28"/>
        </w:rPr>
        <w:t>уководител</w:t>
      </w:r>
      <w:r>
        <w:rPr>
          <w:szCs w:val="28"/>
        </w:rPr>
        <w:t>я</w:t>
      </w:r>
      <w:r w:rsidR="00AC7144">
        <w:rPr>
          <w:szCs w:val="28"/>
        </w:rPr>
        <w:t xml:space="preserve"> службы</w:t>
      </w:r>
      <w:r w:rsidR="00AC7144">
        <w:rPr>
          <w:szCs w:val="28"/>
        </w:rPr>
        <w:tab/>
      </w:r>
      <w:r w:rsidR="00AC7144">
        <w:rPr>
          <w:szCs w:val="28"/>
        </w:rPr>
        <w:tab/>
      </w:r>
      <w:r w:rsidR="00AC7144">
        <w:rPr>
          <w:szCs w:val="28"/>
        </w:rPr>
        <w:tab/>
      </w:r>
      <w:r w:rsidR="001A112A">
        <w:rPr>
          <w:szCs w:val="28"/>
        </w:rPr>
        <w:t xml:space="preserve">                                             Л.Н.Климова</w:t>
      </w:r>
      <w:r w:rsidR="00AC7144">
        <w:rPr>
          <w:szCs w:val="28"/>
        </w:rPr>
        <w:br w:type="page"/>
      </w:r>
    </w:p>
    <w:tbl>
      <w:tblPr>
        <w:tblW w:w="10173" w:type="dxa"/>
        <w:tblLook w:val="04A0"/>
      </w:tblPr>
      <w:tblGrid>
        <w:gridCol w:w="3331"/>
        <w:gridCol w:w="1455"/>
        <w:gridCol w:w="5387"/>
      </w:tblGrid>
      <w:tr w:rsidR="00AC7144" w:rsidTr="00F17752">
        <w:tc>
          <w:tcPr>
            <w:tcW w:w="3331" w:type="dxa"/>
          </w:tcPr>
          <w:p w:rsidR="00AC7144" w:rsidRDefault="00AC7144" w:rsidP="00AC7144">
            <w:pPr>
              <w:tabs>
                <w:tab w:val="left" w:pos="1897"/>
              </w:tabs>
            </w:pPr>
          </w:p>
        </w:tc>
        <w:tc>
          <w:tcPr>
            <w:tcW w:w="1455" w:type="dxa"/>
          </w:tcPr>
          <w:p w:rsidR="00AC7144" w:rsidRDefault="00AC7144" w:rsidP="00AC7144">
            <w:pPr>
              <w:tabs>
                <w:tab w:val="left" w:pos="1897"/>
              </w:tabs>
            </w:pPr>
          </w:p>
        </w:tc>
        <w:tc>
          <w:tcPr>
            <w:tcW w:w="5387" w:type="dxa"/>
          </w:tcPr>
          <w:p w:rsidR="00AC7144" w:rsidRDefault="00AC7144" w:rsidP="00AC7144">
            <w:pPr>
              <w:tabs>
                <w:tab w:val="left" w:pos="1897"/>
              </w:tabs>
              <w:jc w:val="center"/>
            </w:pPr>
            <w:r>
              <w:t>ПРИЛОЖЕНИЕ</w:t>
            </w:r>
          </w:p>
          <w:p w:rsidR="00AC7144" w:rsidRDefault="00AC7144" w:rsidP="00AC7144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AC7144" w:rsidRDefault="00C2159C" w:rsidP="00400105">
            <w:pPr>
              <w:tabs>
                <w:tab w:val="left" w:pos="1897"/>
              </w:tabs>
              <w:jc w:val="center"/>
            </w:pPr>
            <w:r>
              <w:t xml:space="preserve">от </w:t>
            </w:r>
            <w:r w:rsidR="00400105">
              <w:t>27 июня</w:t>
            </w:r>
            <w:r w:rsidR="00AC7144">
              <w:t xml:space="preserve"> 2017 года № </w:t>
            </w:r>
            <w:r w:rsidR="001A112A">
              <w:t>30/3</w:t>
            </w:r>
          </w:p>
        </w:tc>
      </w:tr>
    </w:tbl>
    <w:p w:rsidR="00EE7BD8" w:rsidRDefault="00EE7BD8" w:rsidP="00AC7144">
      <w:pPr>
        <w:tabs>
          <w:tab w:val="left" w:pos="1897"/>
        </w:tabs>
        <w:spacing w:line="276" w:lineRule="auto"/>
        <w:rPr>
          <w:sz w:val="20"/>
        </w:rPr>
      </w:pPr>
    </w:p>
    <w:tbl>
      <w:tblPr>
        <w:tblW w:w="11306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93"/>
        <w:gridCol w:w="723"/>
        <w:gridCol w:w="115"/>
        <w:gridCol w:w="999"/>
        <w:gridCol w:w="725"/>
        <w:gridCol w:w="20"/>
        <w:gridCol w:w="68"/>
        <w:gridCol w:w="184"/>
        <w:gridCol w:w="277"/>
        <w:gridCol w:w="441"/>
        <w:gridCol w:w="133"/>
        <w:gridCol w:w="140"/>
        <w:gridCol w:w="540"/>
        <w:gridCol w:w="20"/>
        <w:gridCol w:w="20"/>
        <w:gridCol w:w="191"/>
        <w:gridCol w:w="20"/>
        <w:gridCol w:w="22"/>
        <w:gridCol w:w="38"/>
        <w:gridCol w:w="10"/>
        <w:gridCol w:w="666"/>
        <w:gridCol w:w="609"/>
        <w:gridCol w:w="242"/>
        <w:gridCol w:w="10"/>
      </w:tblGrid>
      <w:tr w:rsidR="0025267A" w:rsidRPr="00010144" w:rsidTr="0025267A">
        <w:trPr>
          <w:gridAfter w:val="4"/>
          <w:wAfter w:w="1527" w:type="dxa"/>
          <w:trHeight w:val="261"/>
        </w:trPr>
        <w:tc>
          <w:tcPr>
            <w:tcW w:w="9779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:rsidR="0025267A" w:rsidRPr="008D01C4" w:rsidRDefault="0025267A" w:rsidP="00252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8D01C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ПРОИЗВОДСТВЕННАЯ ПРОГРАММА</w:t>
            </w:r>
          </w:p>
          <w:p w:rsidR="0025267A" w:rsidRPr="008D01C4" w:rsidRDefault="0025267A" w:rsidP="00252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8D01C4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ПО ОКАЗАНИЮ УСЛУГ ВОДООТВЕДЕНИЯ</w:t>
            </w:r>
          </w:p>
          <w:p w:rsidR="0025267A" w:rsidRPr="00010144" w:rsidRDefault="0025267A" w:rsidP="002526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25267A">
              <w:rPr>
                <w:b/>
                <w:bCs/>
                <w:sz w:val="24"/>
                <w:szCs w:val="24"/>
              </w:rPr>
              <w:t xml:space="preserve">на территории </w:t>
            </w:r>
            <w:r w:rsidRPr="0025267A">
              <w:rPr>
                <w:b/>
                <w:sz w:val="24"/>
                <w:szCs w:val="24"/>
              </w:rPr>
              <w:t>д. Котельницы городского округа город Чкаловск Нижегородской области</w:t>
            </w:r>
          </w:p>
        </w:tc>
      </w:tr>
      <w:tr w:rsidR="0025267A" w:rsidRPr="00010144" w:rsidTr="0025267A">
        <w:trPr>
          <w:gridAfter w:val="4"/>
          <w:wAfter w:w="1527" w:type="dxa"/>
          <w:trHeight w:val="375"/>
        </w:trPr>
        <w:tc>
          <w:tcPr>
            <w:tcW w:w="9779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jc w:val="center"/>
              <w:rPr>
                <w:sz w:val="24"/>
                <w:szCs w:val="24"/>
              </w:rPr>
            </w:pPr>
            <w:r w:rsidRPr="00010144">
              <w:rPr>
                <w:sz w:val="24"/>
                <w:szCs w:val="24"/>
              </w:rPr>
              <w:t>Срок реализации пр</w:t>
            </w:r>
            <w:r>
              <w:rPr>
                <w:sz w:val="24"/>
                <w:szCs w:val="24"/>
              </w:rPr>
              <w:t xml:space="preserve">оизводственной программы с 01.07.2017 г. по 31.12.2017 </w:t>
            </w:r>
            <w:r w:rsidRPr="00010144">
              <w:rPr>
                <w:sz w:val="24"/>
                <w:szCs w:val="24"/>
              </w:rPr>
              <w:t>г.</w:t>
            </w:r>
          </w:p>
        </w:tc>
      </w:tr>
      <w:tr w:rsidR="0025267A" w:rsidRPr="00010144" w:rsidTr="0025267A">
        <w:trPr>
          <w:trHeight w:val="270"/>
        </w:trPr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171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</w:tr>
      <w:tr w:rsidR="0025267A" w:rsidRPr="00010144" w:rsidTr="0025267A">
        <w:trPr>
          <w:gridAfter w:val="4"/>
          <w:wAfter w:w="1527" w:type="dxa"/>
          <w:trHeight w:val="330"/>
        </w:trPr>
        <w:tc>
          <w:tcPr>
            <w:tcW w:w="977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b/>
                <w:bCs/>
                <w:sz w:val="20"/>
              </w:rPr>
            </w:pPr>
            <w:r w:rsidRPr="00010144">
              <w:rPr>
                <w:b/>
                <w:bCs/>
                <w:sz w:val="20"/>
              </w:rPr>
              <w:t>1. Паспорт производственной программы</w:t>
            </w:r>
          </w:p>
        </w:tc>
      </w:tr>
      <w:tr w:rsidR="0025267A" w:rsidRPr="00010144" w:rsidTr="0025267A">
        <w:trPr>
          <w:gridAfter w:val="4"/>
          <w:wAfter w:w="1527" w:type="dxa"/>
          <w:trHeight w:val="630"/>
        </w:trPr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4686" w:type="dxa"/>
            <w:gridSpan w:val="19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25267A" w:rsidRDefault="0025267A" w:rsidP="0025267A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ОБЩЕСТВО С ОГРАНИЧЕННОЙ ОТВЕТСТВЕННОСТЬЮ «ПРОММАШ» </w:t>
            </w:r>
          </w:p>
          <w:p w:rsidR="0025267A" w:rsidRPr="00010144" w:rsidRDefault="0025267A" w:rsidP="0025267A">
            <w:pPr>
              <w:jc w:val="both"/>
              <w:rPr>
                <w:sz w:val="20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(ИНН</w:t>
            </w:r>
            <w:r w:rsidRPr="008D01C4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5236001928)</w:t>
            </w:r>
          </w:p>
        </w:tc>
      </w:tr>
      <w:tr w:rsidR="0025267A" w:rsidRPr="00010144" w:rsidTr="0025267A">
        <w:trPr>
          <w:gridAfter w:val="4"/>
          <w:wAfter w:w="1527" w:type="dxa"/>
          <w:trHeight w:val="615"/>
        </w:trPr>
        <w:tc>
          <w:tcPr>
            <w:tcW w:w="5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Местонахождение регулируемой организации           </w:t>
            </w:r>
          </w:p>
        </w:tc>
        <w:tc>
          <w:tcPr>
            <w:tcW w:w="4686" w:type="dxa"/>
            <w:gridSpan w:val="19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25267A" w:rsidRPr="00010144" w:rsidRDefault="0025267A" w:rsidP="0025267A">
            <w:pPr>
              <w:jc w:val="both"/>
              <w:rPr>
                <w:sz w:val="20"/>
              </w:rPr>
            </w:pPr>
            <w:r>
              <w:rPr>
                <w:sz w:val="20"/>
              </w:rPr>
              <w:t>606541</w:t>
            </w:r>
            <w:r w:rsidRPr="008D01C4">
              <w:rPr>
                <w:sz w:val="20"/>
              </w:rPr>
              <w:t xml:space="preserve">, </w:t>
            </w:r>
            <w:r>
              <w:rPr>
                <w:sz w:val="20"/>
              </w:rPr>
              <w:t>Нижегородская область,</w:t>
            </w:r>
            <w:r w:rsidR="006A6702">
              <w:rPr>
                <w:sz w:val="20"/>
              </w:rPr>
              <w:t xml:space="preserve"> г. Чкаловск, </w:t>
            </w:r>
            <w:r w:rsidR="006A6702">
              <w:rPr>
                <w:sz w:val="20"/>
              </w:rPr>
              <w:br/>
              <w:t>кв. Лесной, д. 2А</w:t>
            </w:r>
            <w:r>
              <w:rPr>
                <w:sz w:val="20"/>
              </w:rPr>
              <w:t>, офис 26</w:t>
            </w:r>
          </w:p>
        </w:tc>
      </w:tr>
      <w:tr w:rsidR="0025267A" w:rsidRPr="00010144" w:rsidTr="0025267A">
        <w:trPr>
          <w:gridAfter w:val="4"/>
          <w:wAfter w:w="1527" w:type="dxa"/>
          <w:trHeight w:val="615"/>
        </w:trPr>
        <w:tc>
          <w:tcPr>
            <w:tcW w:w="5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Наименование уполномоченного органа               </w:t>
            </w:r>
          </w:p>
        </w:tc>
        <w:tc>
          <w:tcPr>
            <w:tcW w:w="4686" w:type="dxa"/>
            <w:gridSpan w:val="1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25267A" w:rsidRPr="00010144" w:rsidTr="0025267A">
        <w:trPr>
          <w:gridAfter w:val="4"/>
          <w:wAfter w:w="1527" w:type="dxa"/>
          <w:trHeight w:val="615"/>
        </w:trPr>
        <w:tc>
          <w:tcPr>
            <w:tcW w:w="5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Местонахождение уполномоченного органа                </w:t>
            </w:r>
          </w:p>
        </w:tc>
        <w:tc>
          <w:tcPr>
            <w:tcW w:w="4686" w:type="dxa"/>
            <w:gridSpan w:val="1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603082, </w:t>
            </w:r>
            <w:r w:rsidR="006A6702">
              <w:rPr>
                <w:sz w:val="20"/>
              </w:rPr>
              <w:t xml:space="preserve">г. </w:t>
            </w:r>
            <w:r w:rsidRPr="00010144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25267A" w:rsidRPr="00010144" w:rsidTr="0025267A">
        <w:trPr>
          <w:gridAfter w:val="4"/>
          <w:wAfter w:w="1527" w:type="dxa"/>
          <w:trHeight w:val="300"/>
        </w:trPr>
        <w:tc>
          <w:tcPr>
            <w:tcW w:w="9779" w:type="dxa"/>
            <w:gridSpan w:val="2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b/>
                <w:bCs/>
                <w:sz w:val="20"/>
              </w:rPr>
            </w:pPr>
            <w:r w:rsidRPr="00010144">
              <w:rPr>
                <w:b/>
                <w:bCs/>
                <w:sz w:val="20"/>
              </w:rPr>
              <w:t>2. Объем принимаемых сточных вод</w:t>
            </w:r>
          </w:p>
        </w:tc>
      </w:tr>
      <w:tr w:rsidR="0025267A" w:rsidRPr="00010144" w:rsidTr="0025267A">
        <w:trPr>
          <w:gridAfter w:val="4"/>
          <w:wAfter w:w="1527" w:type="dxa"/>
          <w:trHeight w:val="315"/>
        </w:trPr>
        <w:tc>
          <w:tcPr>
            <w:tcW w:w="5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4686" w:type="dxa"/>
            <w:gridSpan w:val="1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6A6702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 период с 01.0</w:t>
            </w:r>
            <w:r w:rsidR="0025267A">
              <w:rPr>
                <w:sz w:val="20"/>
              </w:rPr>
              <w:t>7.2017 по 31.12.2017</w:t>
            </w:r>
          </w:p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</w:tr>
      <w:tr w:rsidR="0025267A" w:rsidRPr="00010144" w:rsidTr="0025267A">
        <w:trPr>
          <w:gridAfter w:val="4"/>
          <w:wAfter w:w="1527" w:type="dxa"/>
          <w:trHeight w:val="660"/>
        </w:trPr>
        <w:tc>
          <w:tcPr>
            <w:tcW w:w="5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>Принято сточных вод всего, тыс. м</w:t>
            </w:r>
            <w:r w:rsidRPr="00010144">
              <w:rPr>
                <w:sz w:val="20"/>
                <w:vertAlign w:val="superscript"/>
              </w:rPr>
              <w:t>3</w:t>
            </w:r>
            <w:r w:rsidRPr="00010144">
              <w:rPr>
                <w:sz w:val="20"/>
              </w:rPr>
              <w:t xml:space="preserve"> в том числе:</w:t>
            </w:r>
          </w:p>
        </w:tc>
        <w:tc>
          <w:tcPr>
            <w:tcW w:w="4686" w:type="dxa"/>
            <w:gridSpan w:val="1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5,794</w:t>
            </w:r>
          </w:p>
        </w:tc>
      </w:tr>
      <w:tr w:rsidR="0025267A" w:rsidRPr="00010144" w:rsidTr="0025267A">
        <w:trPr>
          <w:gridAfter w:val="4"/>
          <w:wAfter w:w="1527" w:type="dxa"/>
          <w:trHeight w:val="315"/>
        </w:trPr>
        <w:tc>
          <w:tcPr>
            <w:tcW w:w="5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i/>
                <w:iCs/>
                <w:sz w:val="20"/>
              </w:rPr>
            </w:pPr>
            <w:r w:rsidRPr="00010144">
              <w:rPr>
                <w:i/>
                <w:iCs/>
                <w:sz w:val="20"/>
              </w:rPr>
              <w:t>- население,</w:t>
            </w:r>
          </w:p>
        </w:tc>
        <w:tc>
          <w:tcPr>
            <w:tcW w:w="4686" w:type="dxa"/>
            <w:gridSpan w:val="1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25267A" w:rsidRPr="00D11E2D" w:rsidRDefault="0025267A" w:rsidP="0025267A">
            <w:pPr>
              <w:jc w:val="center"/>
              <w:rPr>
                <w:sz w:val="20"/>
              </w:rPr>
            </w:pPr>
            <w:r w:rsidRPr="00D11E2D">
              <w:rPr>
                <w:sz w:val="20"/>
              </w:rPr>
              <w:t>5,380</w:t>
            </w:r>
          </w:p>
        </w:tc>
      </w:tr>
      <w:tr w:rsidR="0025267A" w:rsidRPr="00010144" w:rsidTr="0025267A">
        <w:trPr>
          <w:gridAfter w:val="4"/>
          <w:wAfter w:w="1527" w:type="dxa"/>
          <w:trHeight w:val="315"/>
        </w:trPr>
        <w:tc>
          <w:tcPr>
            <w:tcW w:w="5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i/>
                <w:iCs/>
                <w:sz w:val="20"/>
              </w:rPr>
            </w:pPr>
            <w:r w:rsidRPr="00010144">
              <w:rPr>
                <w:i/>
                <w:iCs/>
                <w:sz w:val="20"/>
              </w:rPr>
              <w:t>- бюджетные потребители,</w:t>
            </w:r>
          </w:p>
        </w:tc>
        <w:tc>
          <w:tcPr>
            <w:tcW w:w="4686" w:type="dxa"/>
            <w:gridSpan w:val="1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25267A" w:rsidRPr="00D11E2D" w:rsidRDefault="0025267A" w:rsidP="0025267A">
            <w:pPr>
              <w:jc w:val="center"/>
              <w:rPr>
                <w:sz w:val="20"/>
              </w:rPr>
            </w:pPr>
            <w:r w:rsidRPr="00D11E2D">
              <w:rPr>
                <w:sz w:val="20"/>
              </w:rPr>
              <w:t>0,216</w:t>
            </w:r>
          </w:p>
        </w:tc>
      </w:tr>
      <w:tr w:rsidR="0025267A" w:rsidRPr="00010144" w:rsidTr="0025267A">
        <w:trPr>
          <w:gridAfter w:val="4"/>
          <w:wAfter w:w="1527" w:type="dxa"/>
          <w:trHeight w:val="315"/>
        </w:trPr>
        <w:tc>
          <w:tcPr>
            <w:tcW w:w="5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i/>
                <w:iCs/>
                <w:sz w:val="20"/>
              </w:rPr>
            </w:pPr>
            <w:r w:rsidRPr="00010144">
              <w:rPr>
                <w:i/>
                <w:iCs/>
                <w:sz w:val="20"/>
              </w:rPr>
              <w:t>- прочие потребители,</w:t>
            </w:r>
          </w:p>
        </w:tc>
        <w:tc>
          <w:tcPr>
            <w:tcW w:w="4686" w:type="dxa"/>
            <w:gridSpan w:val="1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25267A" w:rsidRPr="00D11E2D" w:rsidRDefault="0025267A" w:rsidP="0025267A">
            <w:pPr>
              <w:jc w:val="center"/>
              <w:rPr>
                <w:sz w:val="20"/>
              </w:rPr>
            </w:pPr>
            <w:r w:rsidRPr="00D11E2D">
              <w:rPr>
                <w:sz w:val="20"/>
              </w:rPr>
              <w:t>0,198</w:t>
            </w:r>
          </w:p>
        </w:tc>
      </w:tr>
      <w:tr w:rsidR="0025267A" w:rsidRPr="00010144" w:rsidTr="0025267A">
        <w:trPr>
          <w:gridAfter w:val="4"/>
          <w:wAfter w:w="1527" w:type="dxa"/>
          <w:trHeight w:val="600"/>
        </w:trPr>
        <w:tc>
          <w:tcPr>
            <w:tcW w:w="5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>Пропущено через очистные сооружения, тыс. м3</w:t>
            </w:r>
          </w:p>
        </w:tc>
        <w:tc>
          <w:tcPr>
            <w:tcW w:w="4686" w:type="dxa"/>
            <w:gridSpan w:val="1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25267A" w:rsidRPr="00D11E2D" w:rsidRDefault="0025267A" w:rsidP="0025267A">
            <w:pPr>
              <w:jc w:val="center"/>
              <w:rPr>
                <w:sz w:val="20"/>
              </w:rPr>
            </w:pPr>
            <w:r w:rsidRPr="00D11E2D">
              <w:rPr>
                <w:sz w:val="20"/>
              </w:rPr>
              <w:t>5,794</w:t>
            </w:r>
          </w:p>
        </w:tc>
      </w:tr>
      <w:tr w:rsidR="0025267A" w:rsidRPr="00010144" w:rsidTr="0025267A">
        <w:trPr>
          <w:gridAfter w:val="4"/>
          <w:wAfter w:w="1527" w:type="dxa"/>
          <w:trHeight w:val="600"/>
        </w:trPr>
        <w:tc>
          <w:tcPr>
            <w:tcW w:w="5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>Передано сточных вод на сторону, тыс. м3</w:t>
            </w:r>
          </w:p>
        </w:tc>
        <w:tc>
          <w:tcPr>
            <w:tcW w:w="4686" w:type="dxa"/>
            <w:gridSpan w:val="1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5267A" w:rsidRPr="00010144" w:rsidTr="0025267A">
        <w:trPr>
          <w:gridAfter w:val="4"/>
          <w:wAfter w:w="1527" w:type="dxa"/>
          <w:trHeight w:val="300"/>
        </w:trPr>
        <w:tc>
          <w:tcPr>
            <w:tcW w:w="977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b/>
                <w:bCs/>
                <w:sz w:val="20"/>
              </w:rPr>
            </w:pPr>
            <w:r w:rsidRPr="00010144">
              <w:rPr>
                <w:b/>
                <w:bCs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25267A" w:rsidRPr="00010144" w:rsidTr="0025267A">
        <w:trPr>
          <w:gridAfter w:val="4"/>
          <w:wAfter w:w="1527" w:type="dxa"/>
          <w:trHeight w:val="315"/>
        </w:trPr>
        <w:tc>
          <w:tcPr>
            <w:tcW w:w="593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9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Дата реализации мероприятия</w:t>
            </w:r>
          </w:p>
        </w:tc>
        <w:tc>
          <w:tcPr>
            <w:tcW w:w="19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Источники финансирования,</w:t>
            </w:r>
          </w:p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тыс. руб.</w:t>
            </w:r>
          </w:p>
        </w:tc>
        <w:tc>
          <w:tcPr>
            <w:tcW w:w="86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Всего сумма, тыс. руб.</w:t>
            </w:r>
          </w:p>
        </w:tc>
      </w:tr>
      <w:tr w:rsidR="0025267A" w:rsidRPr="00010144" w:rsidTr="0025267A">
        <w:trPr>
          <w:gridAfter w:val="4"/>
          <w:wAfter w:w="1527" w:type="dxa"/>
          <w:trHeight w:val="507"/>
        </w:trPr>
        <w:tc>
          <w:tcPr>
            <w:tcW w:w="59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  <w:tc>
          <w:tcPr>
            <w:tcW w:w="99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Себестоимость</w:t>
            </w:r>
          </w:p>
        </w:tc>
        <w:tc>
          <w:tcPr>
            <w:tcW w:w="99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Другие источники</w:t>
            </w:r>
          </w:p>
        </w:tc>
        <w:tc>
          <w:tcPr>
            <w:tcW w:w="86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</w:tr>
      <w:tr w:rsidR="0025267A" w:rsidRPr="00010144" w:rsidTr="0025267A">
        <w:trPr>
          <w:gridAfter w:val="4"/>
          <w:wAfter w:w="1527" w:type="dxa"/>
          <w:trHeight w:val="507"/>
        </w:trPr>
        <w:tc>
          <w:tcPr>
            <w:tcW w:w="59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  <w:tc>
          <w:tcPr>
            <w:tcW w:w="99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  <w:tc>
          <w:tcPr>
            <w:tcW w:w="9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  <w:tc>
          <w:tcPr>
            <w:tcW w:w="86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</w:tr>
      <w:tr w:rsidR="0025267A" w:rsidRPr="00010144" w:rsidTr="0025267A">
        <w:trPr>
          <w:gridAfter w:val="4"/>
          <w:wAfter w:w="1527" w:type="dxa"/>
          <w:trHeight w:val="315"/>
        </w:trPr>
        <w:tc>
          <w:tcPr>
            <w:tcW w:w="977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9E4AEB">
              <w:rPr>
                <w:sz w:val="20"/>
              </w:rPr>
              <w:t>на период</w:t>
            </w:r>
            <w:r>
              <w:rPr>
                <w:sz w:val="20"/>
              </w:rPr>
              <w:t xml:space="preserve"> с 01.07.2017 по 31.12.2017</w:t>
            </w:r>
          </w:p>
        </w:tc>
      </w:tr>
      <w:tr w:rsidR="0025267A" w:rsidRPr="00010144" w:rsidTr="0025267A">
        <w:trPr>
          <w:gridAfter w:val="4"/>
          <w:wAfter w:w="1527" w:type="dxa"/>
          <w:trHeight w:val="390"/>
        </w:trPr>
        <w:tc>
          <w:tcPr>
            <w:tcW w:w="59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>Производственные расходы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  <w:tc>
          <w:tcPr>
            <w:tcW w:w="9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228,444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228,444</w:t>
            </w:r>
          </w:p>
        </w:tc>
      </w:tr>
      <w:tr w:rsidR="0025267A" w:rsidRPr="00010144" w:rsidTr="0025267A">
        <w:trPr>
          <w:gridAfter w:val="4"/>
          <w:wAfter w:w="1527" w:type="dxa"/>
          <w:trHeight w:val="420"/>
        </w:trPr>
        <w:tc>
          <w:tcPr>
            <w:tcW w:w="59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>Административные расходы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  <w:tc>
          <w:tcPr>
            <w:tcW w:w="9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57,086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57,086</w:t>
            </w:r>
          </w:p>
        </w:tc>
      </w:tr>
      <w:tr w:rsidR="0025267A" w:rsidRPr="00010144" w:rsidTr="0025267A">
        <w:trPr>
          <w:gridAfter w:val="4"/>
          <w:wAfter w:w="1527" w:type="dxa"/>
          <w:trHeight w:val="555"/>
        </w:trPr>
        <w:tc>
          <w:tcPr>
            <w:tcW w:w="59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  <w:tc>
          <w:tcPr>
            <w:tcW w:w="9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5267A" w:rsidRPr="00010144" w:rsidTr="0025267A">
        <w:trPr>
          <w:gridAfter w:val="4"/>
          <w:wAfter w:w="1527" w:type="dxa"/>
          <w:trHeight w:val="435"/>
        </w:trPr>
        <w:tc>
          <w:tcPr>
            <w:tcW w:w="59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  <w:tc>
          <w:tcPr>
            <w:tcW w:w="9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5267A" w:rsidRPr="00010144" w:rsidTr="0025267A">
        <w:trPr>
          <w:gridAfter w:val="4"/>
          <w:wAfter w:w="1527" w:type="dxa"/>
          <w:trHeight w:val="615"/>
        </w:trPr>
        <w:tc>
          <w:tcPr>
            <w:tcW w:w="59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lastRenderedPageBreak/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  <w:tc>
          <w:tcPr>
            <w:tcW w:w="9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10,263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10,263</w:t>
            </w:r>
          </w:p>
        </w:tc>
      </w:tr>
      <w:tr w:rsidR="0025267A" w:rsidRPr="00010144" w:rsidTr="0025267A">
        <w:trPr>
          <w:gridAfter w:val="4"/>
          <w:wAfter w:w="1527" w:type="dxa"/>
          <w:trHeight w:val="615"/>
        </w:trPr>
        <w:tc>
          <w:tcPr>
            <w:tcW w:w="59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  <w:tc>
          <w:tcPr>
            <w:tcW w:w="9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7,758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7,758</w:t>
            </w:r>
          </w:p>
        </w:tc>
      </w:tr>
      <w:tr w:rsidR="0025267A" w:rsidRPr="00010144" w:rsidTr="0025267A">
        <w:trPr>
          <w:gridAfter w:val="4"/>
          <w:wAfter w:w="1527" w:type="dxa"/>
          <w:trHeight w:val="315"/>
        </w:trPr>
        <w:tc>
          <w:tcPr>
            <w:tcW w:w="69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>
              <w:rPr>
                <w:sz w:val="20"/>
              </w:rPr>
              <w:t>Итого за 2017 год:</w:t>
            </w:r>
            <w:r w:rsidRPr="00010144">
              <w:rPr>
                <w:sz w:val="20"/>
              </w:rPr>
              <w:t xml:space="preserve">                          </w:t>
            </w:r>
          </w:p>
        </w:tc>
        <w:tc>
          <w:tcPr>
            <w:tcW w:w="9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303,550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  <w:tc>
          <w:tcPr>
            <w:tcW w:w="1001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303,550</w:t>
            </w:r>
          </w:p>
        </w:tc>
      </w:tr>
      <w:tr w:rsidR="0025267A" w:rsidRPr="00010144" w:rsidTr="0025267A">
        <w:trPr>
          <w:gridAfter w:val="4"/>
          <w:wAfter w:w="1527" w:type="dxa"/>
          <w:trHeight w:val="690"/>
        </w:trPr>
        <w:tc>
          <w:tcPr>
            <w:tcW w:w="977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b/>
                <w:bCs/>
                <w:sz w:val="20"/>
              </w:rPr>
            </w:pPr>
            <w:r w:rsidRPr="00010144">
              <w:rPr>
                <w:b/>
                <w:bCs/>
                <w:sz w:val="20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25267A" w:rsidRPr="00010144" w:rsidTr="0025267A">
        <w:trPr>
          <w:gridAfter w:val="4"/>
          <w:wAfter w:w="1527" w:type="dxa"/>
          <w:trHeight w:val="315"/>
        </w:trPr>
        <w:tc>
          <w:tcPr>
            <w:tcW w:w="977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  </w:t>
            </w:r>
            <w:r w:rsidRPr="00010144">
              <w:rPr>
                <w:i/>
                <w:iCs/>
                <w:sz w:val="20"/>
              </w:rPr>
              <w:t>4.1. Перечень мероприятий по ремонту объектов централизованных систем водоотведения</w:t>
            </w:r>
            <w:r w:rsidRPr="00010144">
              <w:rPr>
                <w:sz w:val="20"/>
              </w:rPr>
              <w:t xml:space="preserve">                 </w:t>
            </w:r>
          </w:p>
        </w:tc>
      </w:tr>
      <w:tr w:rsidR="0025267A" w:rsidRPr="00010144" w:rsidTr="0025267A">
        <w:trPr>
          <w:gridAfter w:val="4"/>
          <w:wAfter w:w="1527" w:type="dxa"/>
          <w:trHeight w:val="315"/>
        </w:trPr>
        <w:tc>
          <w:tcPr>
            <w:tcW w:w="593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9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Дата реализации мероприятия</w:t>
            </w:r>
          </w:p>
        </w:tc>
        <w:tc>
          <w:tcPr>
            <w:tcW w:w="19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Источники финансирования,</w:t>
            </w:r>
          </w:p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тыс. руб.</w:t>
            </w:r>
          </w:p>
        </w:tc>
        <w:tc>
          <w:tcPr>
            <w:tcW w:w="86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Всего сумма, тыс. руб.</w:t>
            </w:r>
          </w:p>
        </w:tc>
      </w:tr>
      <w:tr w:rsidR="0025267A" w:rsidRPr="00010144" w:rsidTr="0025267A">
        <w:trPr>
          <w:gridAfter w:val="4"/>
          <w:wAfter w:w="1527" w:type="dxa"/>
          <w:trHeight w:val="507"/>
        </w:trPr>
        <w:tc>
          <w:tcPr>
            <w:tcW w:w="59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  <w:tc>
          <w:tcPr>
            <w:tcW w:w="99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Себестоимость</w:t>
            </w:r>
          </w:p>
        </w:tc>
        <w:tc>
          <w:tcPr>
            <w:tcW w:w="99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Другие источники</w:t>
            </w:r>
          </w:p>
        </w:tc>
        <w:tc>
          <w:tcPr>
            <w:tcW w:w="86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</w:tr>
      <w:tr w:rsidR="0025267A" w:rsidRPr="00010144" w:rsidTr="0025267A">
        <w:trPr>
          <w:gridAfter w:val="4"/>
          <w:wAfter w:w="1527" w:type="dxa"/>
          <w:trHeight w:val="507"/>
        </w:trPr>
        <w:tc>
          <w:tcPr>
            <w:tcW w:w="59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99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9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86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</w:tr>
      <w:tr w:rsidR="0025267A" w:rsidRPr="00010144" w:rsidTr="0025267A">
        <w:trPr>
          <w:gridAfter w:val="4"/>
          <w:wAfter w:w="1527" w:type="dxa"/>
          <w:trHeight w:val="315"/>
        </w:trPr>
        <w:tc>
          <w:tcPr>
            <w:tcW w:w="977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 период с 01.07.2017 по 31.12.2017</w:t>
            </w:r>
          </w:p>
        </w:tc>
      </w:tr>
      <w:tr w:rsidR="0025267A" w:rsidRPr="00010144" w:rsidTr="0025267A">
        <w:trPr>
          <w:gridAfter w:val="4"/>
          <w:wAfter w:w="1527" w:type="dxa"/>
          <w:trHeight w:val="315"/>
        </w:trPr>
        <w:tc>
          <w:tcPr>
            <w:tcW w:w="59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  <w:tc>
          <w:tcPr>
            <w:tcW w:w="9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  <w:tc>
          <w:tcPr>
            <w:tcW w:w="86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5267A" w:rsidRPr="00010144" w:rsidTr="0025267A">
        <w:trPr>
          <w:gridAfter w:val="4"/>
          <w:wAfter w:w="1527" w:type="dxa"/>
          <w:trHeight w:val="315"/>
        </w:trPr>
        <w:tc>
          <w:tcPr>
            <w:tcW w:w="69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>
              <w:rPr>
                <w:sz w:val="20"/>
              </w:rPr>
              <w:t>Итого за 2017</w:t>
            </w:r>
            <w:r w:rsidRPr="00010144">
              <w:rPr>
                <w:sz w:val="20"/>
              </w:rPr>
              <w:t xml:space="preserve"> год:                              </w:t>
            </w:r>
          </w:p>
        </w:tc>
        <w:tc>
          <w:tcPr>
            <w:tcW w:w="99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  <w:tc>
          <w:tcPr>
            <w:tcW w:w="86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5267A" w:rsidRPr="00010144" w:rsidTr="0025267A">
        <w:trPr>
          <w:gridAfter w:val="4"/>
          <w:wAfter w:w="1527" w:type="dxa"/>
          <w:trHeight w:val="315"/>
        </w:trPr>
        <w:tc>
          <w:tcPr>
            <w:tcW w:w="977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i/>
                <w:iCs/>
                <w:sz w:val="20"/>
              </w:rPr>
            </w:pPr>
            <w:r w:rsidRPr="00010144">
              <w:rPr>
                <w:i/>
                <w:iCs/>
                <w:sz w:val="20"/>
              </w:rPr>
              <w:t xml:space="preserve">   4.2. Перечень мероприятий, направленных на улучшение качества очистки сточных вод</w:t>
            </w:r>
            <w:r w:rsidRPr="00010144">
              <w:rPr>
                <w:sz w:val="20"/>
              </w:rPr>
              <w:t xml:space="preserve">             </w:t>
            </w:r>
          </w:p>
        </w:tc>
      </w:tr>
      <w:tr w:rsidR="0025267A" w:rsidRPr="00010144" w:rsidTr="0025267A">
        <w:trPr>
          <w:gridAfter w:val="4"/>
          <w:wAfter w:w="1527" w:type="dxa"/>
          <w:trHeight w:val="315"/>
        </w:trPr>
        <w:tc>
          <w:tcPr>
            <w:tcW w:w="593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9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Дата реализации мероприятия</w:t>
            </w:r>
          </w:p>
        </w:tc>
        <w:tc>
          <w:tcPr>
            <w:tcW w:w="19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 xml:space="preserve">Источники </w:t>
            </w:r>
            <w:r>
              <w:rPr>
                <w:sz w:val="20"/>
              </w:rPr>
              <w:t>финансирования</w:t>
            </w:r>
            <w:r w:rsidRPr="00010144">
              <w:rPr>
                <w:sz w:val="20"/>
              </w:rPr>
              <w:t xml:space="preserve">, тыс. руб.        </w:t>
            </w:r>
          </w:p>
        </w:tc>
        <w:tc>
          <w:tcPr>
            <w:tcW w:w="86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 xml:space="preserve">Всего сумма, тыс. руб.  </w:t>
            </w:r>
          </w:p>
        </w:tc>
      </w:tr>
      <w:tr w:rsidR="0025267A" w:rsidRPr="00010144" w:rsidTr="0025267A">
        <w:trPr>
          <w:gridAfter w:val="4"/>
          <w:wAfter w:w="1527" w:type="dxa"/>
          <w:trHeight w:val="507"/>
        </w:trPr>
        <w:tc>
          <w:tcPr>
            <w:tcW w:w="59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99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Себестоимость</w:t>
            </w:r>
          </w:p>
        </w:tc>
        <w:tc>
          <w:tcPr>
            <w:tcW w:w="99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 xml:space="preserve">Другие источники    </w:t>
            </w:r>
          </w:p>
        </w:tc>
        <w:tc>
          <w:tcPr>
            <w:tcW w:w="86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</w:tr>
      <w:tr w:rsidR="0025267A" w:rsidRPr="00010144" w:rsidTr="0025267A">
        <w:trPr>
          <w:gridAfter w:val="4"/>
          <w:wAfter w:w="1527" w:type="dxa"/>
          <w:trHeight w:val="507"/>
        </w:trPr>
        <w:tc>
          <w:tcPr>
            <w:tcW w:w="59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99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9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86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</w:tr>
      <w:tr w:rsidR="0025267A" w:rsidRPr="00010144" w:rsidTr="0025267A">
        <w:trPr>
          <w:gridAfter w:val="4"/>
          <w:wAfter w:w="1527" w:type="dxa"/>
          <w:trHeight w:val="315"/>
        </w:trPr>
        <w:tc>
          <w:tcPr>
            <w:tcW w:w="977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 период с 01.07.2017 по 31.12.2017</w:t>
            </w:r>
          </w:p>
        </w:tc>
      </w:tr>
      <w:tr w:rsidR="0025267A" w:rsidRPr="00010144" w:rsidTr="0025267A">
        <w:trPr>
          <w:gridAfter w:val="4"/>
          <w:wAfter w:w="1527" w:type="dxa"/>
          <w:trHeight w:val="315"/>
        </w:trPr>
        <w:tc>
          <w:tcPr>
            <w:tcW w:w="59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>Мероприятие 1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> </w:t>
            </w:r>
          </w:p>
        </w:tc>
        <w:tc>
          <w:tcPr>
            <w:tcW w:w="9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  <w:tc>
          <w:tcPr>
            <w:tcW w:w="86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5267A" w:rsidRPr="00010144" w:rsidTr="0025267A">
        <w:trPr>
          <w:gridAfter w:val="4"/>
          <w:wAfter w:w="1527" w:type="dxa"/>
          <w:trHeight w:val="315"/>
        </w:trPr>
        <w:tc>
          <w:tcPr>
            <w:tcW w:w="59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>Мероприятие 2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> </w:t>
            </w:r>
          </w:p>
        </w:tc>
        <w:tc>
          <w:tcPr>
            <w:tcW w:w="9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  <w:tc>
          <w:tcPr>
            <w:tcW w:w="86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5267A" w:rsidRPr="00010144" w:rsidTr="0025267A">
        <w:trPr>
          <w:gridAfter w:val="4"/>
          <w:wAfter w:w="1527" w:type="dxa"/>
          <w:trHeight w:val="315"/>
        </w:trPr>
        <w:tc>
          <w:tcPr>
            <w:tcW w:w="69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>
              <w:rPr>
                <w:sz w:val="20"/>
              </w:rPr>
              <w:t>Итого за 2017</w:t>
            </w:r>
            <w:r w:rsidRPr="00010144">
              <w:rPr>
                <w:sz w:val="20"/>
              </w:rPr>
              <w:t xml:space="preserve"> год:                              </w:t>
            </w:r>
          </w:p>
        </w:tc>
        <w:tc>
          <w:tcPr>
            <w:tcW w:w="9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  <w:tc>
          <w:tcPr>
            <w:tcW w:w="86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</w:tr>
      <w:tr w:rsidR="0025267A" w:rsidRPr="00010144" w:rsidTr="0025267A">
        <w:trPr>
          <w:gridAfter w:val="4"/>
          <w:wAfter w:w="1527" w:type="dxa"/>
          <w:trHeight w:val="300"/>
        </w:trPr>
        <w:tc>
          <w:tcPr>
            <w:tcW w:w="9779" w:type="dxa"/>
            <w:gridSpan w:val="2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    </w:t>
            </w:r>
            <w:r w:rsidRPr="00010144">
              <w:rPr>
                <w:i/>
                <w:iCs/>
                <w:sz w:val="20"/>
              </w:rPr>
              <w:t xml:space="preserve">4.3. Перечень мероприятий по энергосбережению и повышению энергетической эффективности     </w:t>
            </w:r>
          </w:p>
        </w:tc>
      </w:tr>
      <w:tr w:rsidR="0025267A" w:rsidRPr="00010144" w:rsidTr="0025267A">
        <w:trPr>
          <w:gridAfter w:val="4"/>
          <w:wAfter w:w="1527" w:type="dxa"/>
          <w:trHeight w:val="315"/>
        </w:trPr>
        <w:tc>
          <w:tcPr>
            <w:tcW w:w="593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9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Дата реализации мероприятия</w:t>
            </w:r>
          </w:p>
        </w:tc>
        <w:tc>
          <w:tcPr>
            <w:tcW w:w="19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86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 xml:space="preserve">Всего сумма, тыс. руб.  </w:t>
            </w:r>
          </w:p>
        </w:tc>
      </w:tr>
      <w:tr w:rsidR="0025267A" w:rsidRPr="00010144" w:rsidTr="0025267A">
        <w:trPr>
          <w:gridAfter w:val="4"/>
          <w:wAfter w:w="1527" w:type="dxa"/>
          <w:trHeight w:val="507"/>
        </w:trPr>
        <w:tc>
          <w:tcPr>
            <w:tcW w:w="59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99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Себестоимость</w:t>
            </w:r>
          </w:p>
        </w:tc>
        <w:tc>
          <w:tcPr>
            <w:tcW w:w="99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 xml:space="preserve"> Другие источники    </w:t>
            </w:r>
          </w:p>
        </w:tc>
        <w:tc>
          <w:tcPr>
            <w:tcW w:w="86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</w:tr>
      <w:tr w:rsidR="0025267A" w:rsidRPr="00010144" w:rsidTr="0025267A">
        <w:trPr>
          <w:gridAfter w:val="4"/>
          <w:wAfter w:w="1527" w:type="dxa"/>
          <w:trHeight w:val="507"/>
        </w:trPr>
        <w:tc>
          <w:tcPr>
            <w:tcW w:w="59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99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9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86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</w:tr>
      <w:tr w:rsidR="0025267A" w:rsidRPr="00010144" w:rsidTr="0025267A">
        <w:trPr>
          <w:gridAfter w:val="4"/>
          <w:wAfter w:w="1527" w:type="dxa"/>
          <w:trHeight w:val="315"/>
        </w:trPr>
        <w:tc>
          <w:tcPr>
            <w:tcW w:w="977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1648CF">
              <w:rPr>
                <w:sz w:val="20"/>
              </w:rPr>
              <w:t xml:space="preserve">на период </w:t>
            </w:r>
            <w:r>
              <w:rPr>
                <w:sz w:val="20"/>
              </w:rPr>
              <w:t>с 01.07.2017 по 31.12.2017</w:t>
            </w:r>
          </w:p>
        </w:tc>
      </w:tr>
      <w:tr w:rsidR="0025267A" w:rsidRPr="00010144" w:rsidTr="0025267A">
        <w:trPr>
          <w:gridAfter w:val="4"/>
          <w:wAfter w:w="1527" w:type="dxa"/>
          <w:trHeight w:val="315"/>
        </w:trPr>
        <w:tc>
          <w:tcPr>
            <w:tcW w:w="59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>Мероприятие 1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> </w:t>
            </w:r>
          </w:p>
        </w:tc>
        <w:tc>
          <w:tcPr>
            <w:tcW w:w="9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  <w:tc>
          <w:tcPr>
            <w:tcW w:w="86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5267A" w:rsidRPr="00010144" w:rsidTr="0025267A">
        <w:trPr>
          <w:gridAfter w:val="4"/>
          <w:wAfter w:w="1527" w:type="dxa"/>
          <w:trHeight w:val="315"/>
        </w:trPr>
        <w:tc>
          <w:tcPr>
            <w:tcW w:w="59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>Мероприятие 2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> </w:t>
            </w:r>
          </w:p>
        </w:tc>
        <w:tc>
          <w:tcPr>
            <w:tcW w:w="9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  <w:tc>
          <w:tcPr>
            <w:tcW w:w="86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5267A" w:rsidRPr="00010144" w:rsidTr="0025267A">
        <w:trPr>
          <w:gridAfter w:val="4"/>
          <w:wAfter w:w="1527" w:type="dxa"/>
          <w:trHeight w:val="315"/>
        </w:trPr>
        <w:tc>
          <w:tcPr>
            <w:tcW w:w="69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>
              <w:rPr>
                <w:sz w:val="20"/>
              </w:rPr>
              <w:t>Итого за 2017</w:t>
            </w:r>
            <w:r w:rsidRPr="00010144">
              <w:rPr>
                <w:sz w:val="20"/>
              </w:rPr>
              <w:t xml:space="preserve"> год:                              </w:t>
            </w:r>
          </w:p>
        </w:tc>
        <w:tc>
          <w:tcPr>
            <w:tcW w:w="9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  <w:tc>
          <w:tcPr>
            <w:tcW w:w="86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5267A" w:rsidRPr="00010144" w:rsidTr="0025267A">
        <w:trPr>
          <w:gridAfter w:val="4"/>
          <w:wAfter w:w="1527" w:type="dxa"/>
          <w:trHeight w:val="315"/>
        </w:trPr>
        <w:tc>
          <w:tcPr>
            <w:tcW w:w="977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i/>
                <w:iCs/>
                <w:sz w:val="20"/>
              </w:rPr>
            </w:pPr>
            <w:r w:rsidRPr="00010144">
              <w:rPr>
                <w:i/>
                <w:iCs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25267A" w:rsidRPr="00010144" w:rsidTr="0025267A">
        <w:trPr>
          <w:gridAfter w:val="4"/>
          <w:wAfter w:w="1527" w:type="dxa"/>
          <w:trHeight w:val="315"/>
        </w:trPr>
        <w:tc>
          <w:tcPr>
            <w:tcW w:w="593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9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Дата реализации мероприятия</w:t>
            </w:r>
          </w:p>
        </w:tc>
        <w:tc>
          <w:tcPr>
            <w:tcW w:w="19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86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 xml:space="preserve">Всего сумма, тыс. руб.  </w:t>
            </w:r>
          </w:p>
        </w:tc>
      </w:tr>
      <w:tr w:rsidR="0025267A" w:rsidRPr="00010144" w:rsidTr="0025267A">
        <w:trPr>
          <w:gridAfter w:val="4"/>
          <w:wAfter w:w="1527" w:type="dxa"/>
          <w:trHeight w:val="507"/>
        </w:trPr>
        <w:tc>
          <w:tcPr>
            <w:tcW w:w="59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99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Себестоимость</w:t>
            </w:r>
          </w:p>
        </w:tc>
        <w:tc>
          <w:tcPr>
            <w:tcW w:w="99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 xml:space="preserve">Другие источники    </w:t>
            </w:r>
          </w:p>
        </w:tc>
        <w:tc>
          <w:tcPr>
            <w:tcW w:w="86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</w:tr>
      <w:tr w:rsidR="0025267A" w:rsidRPr="00010144" w:rsidTr="0025267A">
        <w:trPr>
          <w:gridAfter w:val="4"/>
          <w:wAfter w:w="1527" w:type="dxa"/>
          <w:trHeight w:val="507"/>
        </w:trPr>
        <w:tc>
          <w:tcPr>
            <w:tcW w:w="59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9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99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9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86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</w:tr>
      <w:tr w:rsidR="0025267A" w:rsidRPr="00010144" w:rsidTr="0025267A">
        <w:trPr>
          <w:gridAfter w:val="4"/>
          <w:wAfter w:w="1527" w:type="dxa"/>
          <w:trHeight w:val="315"/>
        </w:trPr>
        <w:tc>
          <w:tcPr>
            <w:tcW w:w="977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1648CF">
              <w:rPr>
                <w:sz w:val="20"/>
              </w:rPr>
              <w:lastRenderedPageBreak/>
              <w:t xml:space="preserve">на период </w:t>
            </w:r>
            <w:r>
              <w:rPr>
                <w:sz w:val="20"/>
              </w:rPr>
              <w:t>с 01.07.2017 по 31.12.2017</w:t>
            </w:r>
          </w:p>
        </w:tc>
      </w:tr>
      <w:tr w:rsidR="0025267A" w:rsidRPr="00010144" w:rsidTr="0025267A">
        <w:trPr>
          <w:gridAfter w:val="4"/>
          <w:wAfter w:w="1527" w:type="dxa"/>
          <w:trHeight w:val="315"/>
        </w:trPr>
        <w:tc>
          <w:tcPr>
            <w:tcW w:w="59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>Мероприятие 1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> </w:t>
            </w:r>
          </w:p>
        </w:tc>
        <w:tc>
          <w:tcPr>
            <w:tcW w:w="9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  <w:tc>
          <w:tcPr>
            <w:tcW w:w="86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5267A" w:rsidRPr="00010144" w:rsidTr="0025267A">
        <w:trPr>
          <w:gridAfter w:val="4"/>
          <w:wAfter w:w="1527" w:type="dxa"/>
          <w:trHeight w:val="315"/>
        </w:trPr>
        <w:tc>
          <w:tcPr>
            <w:tcW w:w="59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>Мероприятие 2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> </w:t>
            </w:r>
          </w:p>
        </w:tc>
        <w:tc>
          <w:tcPr>
            <w:tcW w:w="9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  <w:tc>
          <w:tcPr>
            <w:tcW w:w="86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5267A" w:rsidRPr="00010144" w:rsidTr="0025267A">
        <w:trPr>
          <w:gridAfter w:val="4"/>
          <w:wAfter w:w="1527" w:type="dxa"/>
          <w:trHeight w:val="315"/>
        </w:trPr>
        <w:tc>
          <w:tcPr>
            <w:tcW w:w="69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>
              <w:rPr>
                <w:sz w:val="20"/>
              </w:rPr>
              <w:t>Итого за 2017</w:t>
            </w:r>
            <w:r w:rsidRPr="00010144">
              <w:rPr>
                <w:sz w:val="20"/>
              </w:rPr>
              <w:t xml:space="preserve"> год:                              </w:t>
            </w:r>
          </w:p>
        </w:tc>
        <w:tc>
          <w:tcPr>
            <w:tcW w:w="9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  <w:tc>
          <w:tcPr>
            <w:tcW w:w="86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5267A" w:rsidRPr="00010144" w:rsidTr="0025267A">
        <w:trPr>
          <w:gridAfter w:val="4"/>
          <w:wAfter w:w="1527" w:type="dxa"/>
          <w:trHeight w:val="300"/>
        </w:trPr>
        <w:tc>
          <w:tcPr>
            <w:tcW w:w="9779" w:type="dxa"/>
            <w:gridSpan w:val="2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F17752">
            <w:pPr>
              <w:jc w:val="center"/>
              <w:rPr>
                <w:sz w:val="20"/>
              </w:rPr>
            </w:pPr>
            <w:r w:rsidRPr="00010144">
              <w:rPr>
                <w:b/>
                <w:bCs/>
                <w:sz w:val="20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25267A" w:rsidRPr="00010144" w:rsidTr="0025267A">
        <w:trPr>
          <w:gridAfter w:val="4"/>
          <w:wAfter w:w="1527" w:type="dxa"/>
          <w:trHeight w:val="300"/>
        </w:trPr>
        <w:tc>
          <w:tcPr>
            <w:tcW w:w="9779" w:type="dxa"/>
            <w:gridSpan w:val="2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b/>
                <w:bCs/>
                <w:sz w:val="20"/>
              </w:rPr>
            </w:pPr>
            <w:r w:rsidRPr="00010144">
              <w:rPr>
                <w:b/>
                <w:bCs/>
                <w:sz w:val="20"/>
              </w:rPr>
              <w:t xml:space="preserve">    </w:t>
            </w:r>
          </w:p>
        </w:tc>
      </w:tr>
      <w:tr w:rsidR="0025267A" w:rsidRPr="00010144" w:rsidTr="0025267A">
        <w:trPr>
          <w:gridAfter w:val="4"/>
          <w:wAfter w:w="1527" w:type="dxa"/>
          <w:trHeight w:val="690"/>
        </w:trPr>
        <w:tc>
          <w:tcPr>
            <w:tcW w:w="76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Наименование показателя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Ед.изм.</w:t>
            </w:r>
          </w:p>
        </w:tc>
        <w:tc>
          <w:tcPr>
            <w:tcW w:w="11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1648CF" w:rsidRDefault="0025267A" w:rsidP="0025267A">
            <w:pPr>
              <w:jc w:val="center"/>
              <w:rPr>
                <w:sz w:val="20"/>
              </w:rPr>
            </w:pPr>
            <w:r w:rsidRPr="001648CF">
              <w:rPr>
                <w:sz w:val="20"/>
              </w:rPr>
              <w:t xml:space="preserve">на период </w:t>
            </w:r>
          </w:p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1648CF">
              <w:rPr>
                <w:sz w:val="20"/>
              </w:rPr>
              <w:t>с 01.</w:t>
            </w:r>
            <w:r>
              <w:rPr>
                <w:sz w:val="20"/>
              </w:rPr>
              <w:t>07.2017 по 31.12.2017</w:t>
            </w:r>
          </w:p>
          <w:p w:rsidR="0025267A" w:rsidRPr="00010144" w:rsidRDefault="0025267A" w:rsidP="0025267A">
            <w:pPr>
              <w:rPr>
                <w:sz w:val="20"/>
              </w:rPr>
            </w:pPr>
          </w:p>
        </w:tc>
      </w:tr>
      <w:tr w:rsidR="0025267A" w:rsidRPr="00010144" w:rsidTr="0025267A">
        <w:trPr>
          <w:gridAfter w:val="4"/>
          <w:wAfter w:w="1527" w:type="dxa"/>
          <w:trHeight w:val="315"/>
        </w:trPr>
        <w:tc>
          <w:tcPr>
            <w:tcW w:w="977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Показатели очистки сточных вод</w:t>
            </w:r>
          </w:p>
        </w:tc>
      </w:tr>
      <w:tr w:rsidR="0025267A" w:rsidRPr="00010144" w:rsidTr="0025267A">
        <w:trPr>
          <w:gridAfter w:val="4"/>
          <w:wAfter w:w="1527" w:type="dxa"/>
          <w:trHeight w:val="810"/>
        </w:trPr>
        <w:tc>
          <w:tcPr>
            <w:tcW w:w="76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both"/>
              <w:rPr>
                <w:sz w:val="20"/>
              </w:rPr>
            </w:pPr>
            <w:r w:rsidRPr="00010144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99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%</w:t>
            </w:r>
          </w:p>
        </w:tc>
        <w:tc>
          <w:tcPr>
            <w:tcW w:w="1134" w:type="dxa"/>
            <w:gridSpan w:val="10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5267A" w:rsidRDefault="0025267A" w:rsidP="0025267A">
            <w:pPr>
              <w:jc w:val="center"/>
              <w:rPr>
                <w:sz w:val="20"/>
              </w:rPr>
            </w:pPr>
          </w:p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</w:tr>
      <w:tr w:rsidR="0025267A" w:rsidRPr="00010144" w:rsidTr="0025267A">
        <w:trPr>
          <w:gridAfter w:val="4"/>
          <w:wAfter w:w="1527" w:type="dxa"/>
          <w:trHeight w:val="810"/>
        </w:trPr>
        <w:tc>
          <w:tcPr>
            <w:tcW w:w="76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both"/>
              <w:rPr>
                <w:sz w:val="20"/>
              </w:rPr>
            </w:pPr>
            <w:r w:rsidRPr="00010144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99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%</w:t>
            </w:r>
          </w:p>
        </w:tc>
        <w:tc>
          <w:tcPr>
            <w:tcW w:w="1134" w:type="dxa"/>
            <w:gridSpan w:val="10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</w:tr>
      <w:tr w:rsidR="0025267A" w:rsidRPr="00010144" w:rsidTr="0025267A">
        <w:trPr>
          <w:gridAfter w:val="4"/>
          <w:wAfter w:w="1527" w:type="dxa"/>
          <w:trHeight w:val="1035"/>
        </w:trPr>
        <w:tc>
          <w:tcPr>
            <w:tcW w:w="7655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both"/>
              <w:rPr>
                <w:sz w:val="20"/>
              </w:rPr>
            </w:pPr>
            <w:r w:rsidRPr="00010144">
              <w:rPr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99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%</w:t>
            </w:r>
          </w:p>
        </w:tc>
        <w:tc>
          <w:tcPr>
            <w:tcW w:w="1134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25267A" w:rsidRPr="00010144" w:rsidTr="0025267A">
        <w:trPr>
          <w:gridAfter w:val="4"/>
          <w:wAfter w:w="1527" w:type="dxa"/>
          <w:trHeight w:val="1035"/>
        </w:trPr>
        <w:tc>
          <w:tcPr>
            <w:tcW w:w="765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both"/>
              <w:rPr>
                <w:sz w:val="20"/>
              </w:rPr>
            </w:pPr>
            <w:r w:rsidRPr="00010144">
              <w:rPr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%</w:t>
            </w: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25267A" w:rsidRPr="00010144" w:rsidTr="0025267A">
        <w:trPr>
          <w:gridAfter w:val="4"/>
          <w:wAfter w:w="1527" w:type="dxa"/>
          <w:trHeight w:val="315"/>
        </w:trPr>
        <w:tc>
          <w:tcPr>
            <w:tcW w:w="977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25267A" w:rsidRPr="00010144" w:rsidTr="0025267A">
        <w:trPr>
          <w:gridAfter w:val="4"/>
          <w:wAfter w:w="1527" w:type="dxa"/>
          <w:trHeight w:val="675"/>
        </w:trPr>
        <w:tc>
          <w:tcPr>
            <w:tcW w:w="76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both"/>
              <w:rPr>
                <w:sz w:val="20"/>
              </w:rPr>
            </w:pPr>
            <w:r w:rsidRPr="00010144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ед./км</w:t>
            </w:r>
          </w:p>
        </w:tc>
        <w:tc>
          <w:tcPr>
            <w:tcW w:w="1134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25267A" w:rsidRPr="00010144" w:rsidTr="0025267A">
        <w:trPr>
          <w:gridAfter w:val="4"/>
          <w:wAfter w:w="1527" w:type="dxa"/>
          <w:trHeight w:val="315"/>
        </w:trPr>
        <w:tc>
          <w:tcPr>
            <w:tcW w:w="977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Показатели энергетической эффективности</w:t>
            </w:r>
          </w:p>
        </w:tc>
      </w:tr>
      <w:tr w:rsidR="0025267A" w:rsidRPr="00010144" w:rsidTr="0025267A">
        <w:trPr>
          <w:gridAfter w:val="4"/>
          <w:wAfter w:w="1527" w:type="dxa"/>
          <w:trHeight w:val="835"/>
        </w:trPr>
        <w:tc>
          <w:tcPr>
            <w:tcW w:w="76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25267A" w:rsidRPr="006A5507" w:rsidRDefault="0025267A" w:rsidP="0025267A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6A5507">
              <w:rPr>
                <w:sz w:val="20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hideMark/>
          </w:tcPr>
          <w:p w:rsidR="0025267A" w:rsidRPr="006A5507" w:rsidRDefault="0025267A" w:rsidP="0025267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A5507">
              <w:rPr>
                <w:sz w:val="20"/>
              </w:rPr>
              <w:t xml:space="preserve">     </w:t>
            </w:r>
            <w:r>
              <w:rPr>
                <w:sz w:val="20"/>
              </w:rPr>
              <w:t xml:space="preserve">  </w:t>
            </w:r>
            <w:r w:rsidRPr="006A5507">
              <w:rPr>
                <w:sz w:val="20"/>
              </w:rPr>
              <w:t>кВт*ч/куб. м</w:t>
            </w:r>
          </w:p>
          <w:p w:rsidR="0025267A" w:rsidRPr="006A5507" w:rsidRDefault="0025267A" w:rsidP="0025267A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134" w:type="dxa"/>
            <w:gridSpan w:val="10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vAlign w:val="center"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2,44</w:t>
            </w:r>
          </w:p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</w:tr>
      <w:tr w:rsidR="0025267A" w:rsidRPr="00010144" w:rsidTr="0025267A">
        <w:trPr>
          <w:gridAfter w:val="4"/>
          <w:wAfter w:w="1527" w:type="dxa"/>
          <w:trHeight w:val="835"/>
        </w:trPr>
        <w:tc>
          <w:tcPr>
            <w:tcW w:w="765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25267A" w:rsidRPr="006A5507" w:rsidRDefault="0025267A" w:rsidP="0025267A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6A5507">
              <w:rPr>
                <w:sz w:val="20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hideMark/>
          </w:tcPr>
          <w:p w:rsidR="0025267A" w:rsidRPr="006A5507" w:rsidRDefault="0025267A" w:rsidP="0025267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A5507">
              <w:rPr>
                <w:sz w:val="20"/>
              </w:rPr>
              <w:t xml:space="preserve">     </w:t>
            </w:r>
            <w:r>
              <w:rPr>
                <w:sz w:val="20"/>
              </w:rPr>
              <w:t xml:space="preserve"> </w:t>
            </w:r>
            <w:r w:rsidRPr="006A5507">
              <w:rPr>
                <w:sz w:val="20"/>
              </w:rPr>
              <w:t>кВт*ч/куб. м</w:t>
            </w:r>
          </w:p>
          <w:p w:rsidR="0025267A" w:rsidRPr="006A5507" w:rsidRDefault="0025267A" w:rsidP="0025267A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134" w:type="dxa"/>
            <w:gridSpan w:val="10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</w:tr>
      <w:tr w:rsidR="0025267A" w:rsidRPr="00010144" w:rsidTr="0025267A">
        <w:trPr>
          <w:gridAfter w:val="5"/>
          <w:wAfter w:w="1537" w:type="dxa"/>
          <w:trHeight w:val="300"/>
        </w:trPr>
        <w:tc>
          <w:tcPr>
            <w:tcW w:w="976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b/>
                <w:bCs/>
                <w:sz w:val="20"/>
              </w:rPr>
            </w:pPr>
            <w:r w:rsidRPr="00010144">
              <w:rPr>
                <w:b/>
                <w:bCs/>
                <w:sz w:val="20"/>
              </w:rPr>
              <w:t>6. Расчет эффективности производственной программы</w:t>
            </w:r>
          </w:p>
        </w:tc>
      </w:tr>
      <w:tr w:rsidR="0025267A" w:rsidRPr="00010144" w:rsidTr="0025267A">
        <w:trPr>
          <w:gridAfter w:val="5"/>
          <w:wAfter w:w="1537" w:type="dxa"/>
          <w:trHeight w:val="315"/>
        </w:trPr>
        <w:tc>
          <w:tcPr>
            <w:tcW w:w="864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   </w:t>
            </w:r>
            <w:r w:rsidRPr="00BB0652">
              <w:rPr>
                <w:sz w:val="20"/>
              </w:rPr>
              <w:t xml:space="preserve">на период с </w:t>
            </w:r>
            <w:r>
              <w:rPr>
                <w:sz w:val="20"/>
              </w:rPr>
              <w:t>01.07.2017 по 31.12.2017</w:t>
            </w:r>
          </w:p>
        </w:tc>
        <w:tc>
          <w:tcPr>
            <w:tcW w:w="112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5267A" w:rsidRPr="00010144" w:rsidTr="0025267A">
        <w:trPr>
          <w:gridAfter w:val="5"/>
          <w:wAfter w:w="1537" w:type="dxa"/>
          <w:trHeight w:val="600"/>
        </w:trPr>
        <w:tc>
          <w:tcPr>
            <w:tcW w:w="864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112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5267A" w:rsidRPr="00010144" w:rsidTr="0025267A">
        <w:trPr>
          <w:gridAfter w:val="5"/>
          <w:wAfter w:w="1537" w:type="dxa"/>
          <w:trHeight w:val="300"/>
        </w:trPr>
        <w:tc>
          <w:tcPr>
            <w:tcW w:w="976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b/>
                <w:bCs/>
                <w:sz w:val="20"/>
              </w:rPr>
            </w:pPr>
            <w:r w:rsidRPr="00010144">
              <w:rPr>
                <w:b/>
                <w:bCs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25267A" w:rsidRPr="00010144" w:rsidTr="0025267A">
        <w:trPr>
          <w:gridAfter w:val="5"/>
          <w:wAfter w:w="1537" w:type="dxa"/>
          <w:trHeight w:val="300"/>
        </w:trPr>
        <w:tc>
          <w:tcPr>
            <w:tcW w:w="8204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> </w:t>
            </w:r>
          </w:p>
        </w:tc>
        <w:tc>
          <w:tcPr>
            <w:tcW w:w="1565" w:type="dxa"/>
            <w:gridSpan w:val="1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Всего сумма,</w:t>
            </w:r>
          </w:p>
        </w:tc>
      </w:tr>
      <w:tr w:rsidR="0025267A" w:rsidRPr="00010144" w:rsidTr="0025267A">
        <w:trPr>
          <w:gridAfter w:val="5"/>
          <w:wAfter w:w="1537" w:type="dxa"/>
          <w:trHeight w:val="315"/>
        </w:trPr>
        <w:tc>
          <w:tcPr>
            <w:tcW w:w="8204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1565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 w:rsidRPr="00010144">
              <w:rPr>
                <w:sz w:val="20"/>
              </w:rPr>
              <w:t>тыс. руб.</w:t>
            </w:r>
          </w:p>
        </w:tc>
      </w:tr>
      <w:tr w:rsidR="0025267A" w:rsidRPr="00010144" w:rsidTr="0025267A">
        <w:trPr>
          <w:gridAfter w:val="5"/>
          <w:wAfter w:w="1537" w:type="dxa"/>
          <w:trHeight w:val="315"/>
        </w:trPr>
        <w:tc>
          <w:tcPr>
            <w:tcW w:w="82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>
              <w:rPr>
                <w:sz w:val="20"/>
              </w:rPr>
              <w:t xml:space="preserve">   на период с 01.07.2017 по 31.12.2017</w:t>
            </w:r>
          </w:p>
        </w:tc>
        <w:tc>
          <w:tcPr>
            <w:tcW w:w="1565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303,550</w:t>
            </w:r>
            <w:bookmarkStart w:id="2" w:name="_GoBack"/>
            <w:bookmarkEnd w:id="2"/>
          </w:p>
        </w:tc>
      </w:tr>
      <w:tr w:rsidR="0025267A" w:rsidRPr="00010144" w:rsidTr="0025267A">
        <w:trPr>
          <w:gridAfter w:val="5"/>
          <w:wAfter w:w="1537" w:type="dxa"/>
          <w:trHeight w:val="315"/>
        </w:trPr>
        <w:tc>
          <w:tcPr>
            <w:tcW w:w="976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 xml:space="preserve"> </w:t>
            </w:r>
            <w:r w:rsidRPr="00010144">
              <w:rPr>
                <w:b/>
                <w:bCs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010144">
              <w:rPr>
                <w:sz w:val="20"/>
              </w:rPr>
              <w:t xml:space="preserve">                         </w:t>
            </w:r>
          </w:p>
        </w:tc>
      </w:tr>
      <w:tr w:rsidR="0025267A" w:rsidRPr="00010144" w:rsidTr="0025267A">
        <w:trPr>
          <w:gridAfter w:val="5"/>
          <w:wAfter w:w="1537" w:type="dxa"/>
          <w:trHeight w:val="315"/>
        </w:trPr>
        <w:tc>
          <w:tcPr>
            <w:tcW w:w="976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  <w:r w:rsidRPr="00010144">
              <w:rPr>
                <w:sz w:val="20"/>
              </w:rPr>
              <w:t> </w:t>
            </w:r>
            <w:r w:rsidRPr="00BB0652">
              <w:rPr>
                <w:rFonts w:eastAsia="Calibri"/>
                <w:color w:val="000000"/>
                <w:sz w:val="22"/>
                <w:szCs w:val="22"/>
                <w:lang w:eastAsia="en-US"/>
              </w:rPr>
              <w:t>Ранее в отношении данной организации государственное регулирование тарифов в сфере водоотведения</w:t>
            </w: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B0652">
              <w:rPr>
                <w:rFonts w:eastAsia="Calibri"/>
                <w:color w:val="000000"/>
                <w:sz w:val="22"/>
                <w:szCs w:val="22"/>
                <w:lang w:eastAsia="en-US"/>
              </w:rPr>
              <w:t>не осуществлялось</w:t>
            </w:r>
          </w:p>
        </w:tc>
      </w:tr>
      <w:tr w:rsidR="0025267A" w:rsidRPr="00010144" w:rsidTr="0025267A">
        <w:trPr>
          <w:gridAfter w:val="1"/>
          <w:wAfter w:w="10" w:type="dxa"/>
          <w:trHeight w:val="477"/>
        </w:trPr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171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</w:tr>
      <w:tr w:rsidR="0025267A" w:rsidRPr="00010144" w:rsidTr="006A6702">
        <w:trPr>
          <w:gridAfter w:val="5"/>
          <w:wAfter w:w="1537" w:type="dxa"/>
          <w:trHeight w:val="1701"/>
        </w:trPr>
        <w:tc>
          <w:tcPr>
            <w:tcW w:w="9769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5267A" w:rsidRDefault="0025267A" w:rsidP="0025267A">
            <w:pPr>
              <w:jc w:val="center"/>
              <w:rPr>
                <w:sz w:val="20"/>
              </w:rPr>
            </w:pPr>
          </w:p>
          <w:p w:rsidR="0025267A" w:rsidRDefault="0025267A" w:rsidP="0025267A">
            <w:pPr>
              <w:jc w:val="center"/>
              <w:rPr>
                <w:sz w:val="20"/>
              </w:rPr>
            </w:pPr>
          </w:p>
          <w:p w:rsidR="0025267A" w:rsidRPr="00010144" w:rsidRDefault="0025267A" w:rsidP="0025267A">
            <w:pPr>
              <w:jc w:val="center"/>
              <w:rPr>
                <w:sz w:val="20"/>
              </w:rPr>
            </w:pPr>
          </w:p>
        </w:tc>
      </w:tr>
      <w:tr w:rsidR="0025267A" w:rsidRPr="00010144" w:rsidTr="0025267A">
        <w:trPr>
          <w:gridAfter w:val="1"/>
          <w:wAfter w:w="10" w:type="dxa"/>
          <w:trHeight w:val="255"/>
        </w:trPr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E25CF5" w:rsidRDefault="0025267A" w:rsidP="0025267A">
            <w:pPr>
              <w:rPr>
                <w:sz w:val="20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171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5267A" w:rsidRPr="00010144" w:rsidRDefault="0025267A" w:rsidP="0025267A">
            <w:pPr>
              <w:rPr>
                <w:sz w:val="20"/>
              </w:rPr>
            </w:pPr>
          </w:p>
        </w:tc>
      </w:tr>
    </w:tbl>
    <w:p w:rsidR="00EE7BD8" w:rsidRPr="00EE7BD8" w:rsidRDefault="00EE7BD8" w:rsidP="00EE7BD8">
      <w:pPr>
        <w:rPr>
          <w:sz w:val="20"/>
        </w:rPr>
      </w:pPr>
    </w:p>
    <w:sectPr w:rsidR="00EE7BD8" w:rsidRPr="00EE7BD8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67A" w:rsidRDefault="0025267A">
      <w:r>
        <w:separator/>
      </w:r>
    </w:p>
  </w:endnote>
  <w:endnote w:type="continuationSeparator" w:id="0">
    <w:p w:rsidR="0025267A" w:rsidRDefault="002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67A" w:rsidRDefault="0025267A">
      <w:r>
        <w:separator/>
      </w:r>
    </w:p>
  </w:footnote>
  <w:footnote w:type="continuationSeparator" w:id="0">
    <w:p w:rsidR="0025267A" w:rsidRDefault="002526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67A" w:rsidRDefault="00CF29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5267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5267A" w:rsidRDefault="002526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67A" w:rsidRDefault="00CF29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5267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17752">
      <w:rPr>
        <w:rStyle w:val="a9"/>
        <w:noProof/>
      </w:rPr>
      <w:t>6</w:t>
    </w:r>
    <w:r>
      <w:rPr>
        <w:rStyle w:val="a9"/>
      </w:rPr>
      <w:fldChar w:fldCharType="end"/>
    </w:r>
  </w:p>
  <w:p w:rsidR="0025267A" w:rsidRDefault="0025267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67A" w:rsidRDefault="00CF29A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hc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25267A" w:rsidRPr="00E52B15" w:rsidRDefault="0025267A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25267A" w:rsidRPr="00561114" w:rsidRDefault="0025267A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25267A" w:rsidRPr="00561114" w:rsidRDefault="0025267A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25267A" w:rsidRPr="000F7B5C" w:rsidRDefault="0025267A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25267A" w:rsidRPr="000F7B5C" w:rsidRDefault="0025267A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25267A" w:rsidRDefault="0025267A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25267A" w:rsidRDefault="0025267A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25267A" w:rsidRPr="002B6128" w:rsidRDefault="0025267A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25267A" w:rsidRDefault="0025267A" w:rsidP="00276416">
                <w:pPr>
                  <w:ind w:right="-70"/>
                  <w:rPr>
                    <w:sz w:val="20"/>
                  </w:rPr>
                </w:pPr>
              </w:p>
              <w:p w:rsidR="0025267A" w:rsidRPr="001772E6" w:rsidRDefault="0025267A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25267A" w:rsidRDefault="0025267A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0141"/>
    <w:multiLevelType w:val="hybridMultilevel"/>
    <w:tmpl w:val="7F685412"/>
    <w:lvl w:ilvl="0" w:tplc="B25E77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65DB5542"/>
    <w:multiLevelType w:val="singleLevel"/>
    <w:tmpl w:val="1CC8642A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5Mhm0n6oB17aBCN6mzdQZYhydGo=" w:salt="uGvl2K1Wkw8OeRSDDkZhDg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C2A24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564A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445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12A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592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815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67A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507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6F9F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6D22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105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86D4D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497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1B1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6702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0ED2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014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7793F"/>
    <w:rsid w:val="00780053"/>
    <w:rsid w:val="00781263"/>
    <w:rsid w:val="00781C6A"/>
    <w:rsid w:val="007821A1"/>
    <w:rsid w:val="00783E38"/>
    <w:rsid w:val="007844F2"/>
    <w:rsid w:val="007849FA"/>
    <w:rsid w:val="007858D6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ADC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C7BCD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17BA7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183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423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A7E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13FF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530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67CD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144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2FA"/>
    <w:rsid w:val="00B06DD0"/>
    <w:rsid w:val="00B06E76"/>
    <w:rsid w:val="00B07EE0"/>
    <w:rsid w:val="00B10A45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0A4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159C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3D64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38C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29A3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4F9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A7D33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43DF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3CE1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E7BD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17752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9F3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A24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33"/>
    <w:rsid w:val="00FD37FB"/>
    <w:rsid w:val="00FD4B8D"/>
    <w:rsid w:val="00FD4C5B"/>
    <w:rsid w:val="00FD5BCA"/>
    <w:rsid w:val="00FD5C41"/>
    <w:rsid w:val="00FD5D0E"/>
    <w:rsid w:val="00FD7425"/>
    <w:rsid w:val="00FD774A"/>
    <w:rsid w:val="00FD7977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38C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7438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C7144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C7438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7438C"/>
    <w:rPr>
      <w:rFonts w:cs="Times New Roman"/>
      <w:sz w:val="28"/>
    </w:rPr>
  </w:style>
  <w:style w:type="character" w:styleId="a7">
    <w:name w:val="Hyperlink"/>
    <w:basedOn w:val="a0"/>
    <w:uiPriority w:val="99"/>
    <w:rsid w:val="00C7438C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C7438C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AC714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AC7144"/>
    <w:rPr>
      <w:rFonts w:cs="Times New Roman"/>
      <w:sz w:val="28"/>
      <w:szCs w:val="28"/>
    </w:rPr>
  </w:style>
  <w:style w:type="paragraph" w:styleId="ae">
    <w:name w:val="No Spacing"/>
    <w:uiPriority w:val="1"/>
    <w:qFormat/>
    <w:rsid w:val="00AC7144"/>
    <w:rPr>
      <w:rFonts w:asciiTheme="minorHAnsi" w:hAnsiTheme="minorHAnsi" w:cstheme="minorBidi"/>
      <w:sz w:val="22"/>
      <w:szCs w:val="22"/>
      <w:lang w:eastAsia="en-US"/>
    </w:rPr>
  </w:style>
  <w:style w:type="paragraph" w:styleId="af">
    <w:name w:val="List Paragraph"/>
    <w:basedOn w:val="a"/>
    <w:uiPriority w:val="99"/>
    <w:qFormat/>
    <w:rsid w:val="00C215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7C7BCD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E5FC99B8385468C51AE31CF81E15FE0290423DA1F56D3BEE3B9ABF84299B835BDE5DFFE3A6E3626Z5l4M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6ECFDF709A800A82B3B59128C052AEE4214D89D324DC5548A875CE51892C6915C11BD03B688D145cDb8I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17</TotalTime>
  <Pages>6</Pages>
  <Words>951</Words>
  <Characters>7653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8587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law03usr</cp:lastModifiedBy>
  <cp:revision>8</cp:revision>
  <cp:lastPrinted>2017-06-28T12:00:00Z</cp:lastPrinted>
  <dcterms:created xsi:type="dcterms:W3CDTF">2017-06-20T07:37:00Z</dcterms:created>
  <dcterms:modified xsi:type="dcterms:W3CDTF">2017-06-28T12:00:00Z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