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56743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67431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F55CE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55CE5">
              <w:t>22</w:t>
            </w:r>
            <w:r w:rsidR="00F55CE5">
              <w:rPr>
                <w:lang w:val="en-US"/>
              </w:rPr>
              <w:t>/11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567431" w:rsidRDefault="00FD4425" w:rsidP="0056743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67431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567431" w:rsidP="00567431">
            <w:pPr>
              <w:jc w:val="center"/>
            </w:pPr>
            <w:r>
              <w:t>от 20 декабря 2018 г. № 56/22 «</w:t>
            </w:r>
            <w:r w:rsidR="00DE1FF7" w:rsidRPr="00DE1FF7">
              <w:t xml:space="preserve">Об установлении АКЦИОНЕРНОМУ ОБЩЕСТВУ «УПРАВЛЕНИЕ ОТХОДАМИ-НН» </w:t>
            </w:r>
            <w:r>
              <w:br/>
            </w:r>
            <w:r w:rsidR="00DE1FF7" w:rsidRPr="00DE1FF7">
              <w:t xml:space="preserve">(ИНН 5260278039), г. Нижний Новгород, единых тарифов на услугу регионального оператора по обращению с твердыми коммунальными отходами по зонам деятельности </w:t>
            </w:r>
            <w:r w:rsidR="009E204D">
              <w:t xml:space="preserve">№ </w:t>
            </w:r>
            <w:r w:rsidR="00DE1FF7" w:rsidRPr="00DE1FF7">
              <w:t>2</w:t>
            </w:r>
            <w:r w:rsidR="009E204D">
              <w:t xml:space="preserve"> и № 4</w:t>
            </w:r>
            <w:r w:rsidRPr="00567431">
              <w:t>»</w:t>
            </w:r>
            <w:r w:rsidR="00FD4425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7F5F74" w:rsidRDefault="00DE3AA8" w:rsidP="007F5F74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567431" w:rsidRDefault="00567431" w:rsidP="00567431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</w:p>
    <w:p w:rsidR="00DE1FF7" w:rsidRPr="00DE1FF7" w:rsidRDefault="00567431" w:rsidP="00567431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5A1954">
        <w:rPr>
          <w:szCs w:val="28"/>
        </w:rPr>
        <w:t xml:space="preserve">на основании рассмотрения </w:t>
      </w:r>
      <w:r w:rsidR="00DE1FF7" w:rsidRPr="00DE1FF7">
        <w:rPr>
          <w:szCs w:val="28"/>
        </w:rPr>
        <w:t xml:space="preserve">экспертного заключения </w:t>
      </w:r>
      <w:r w:rsidR="00D62B4E" w:rsidRPr="00B54044">
        <w:rPr>
          <w:szCs w:val="28"/>
        </w:rPr>
        <w:t>рег. № в-</w:t>
      </w:r>
      <w:r w:rsidR="000067CC">
        <w:rPr>
          <w:szCs w:val="28"/>
        </w:rPr>
        <w:t>161</w:t>
      </w:r>
      <w:r w:rsidR="00D62B4E" w:rsidRPr="00B54044">
        <w:rPr>
          <w:szCs w:val="28"/>
        </w:rPr>
        <w:t xml:space="preserve"> от 21 июня 2019 г.:</w:t>
      </w:r>
    </w:p>
    <w:p w:rsidR="00567431" w:rsidRPr="007A156A" w:rsidRDefault="00567431" w:rsidP="00567431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56/22</w:t>
      </w:r>
      <w:r w:rsidRPr="007A156A">
        <w:rPr>
          <w:szCs w:val="28"/>
        </w:rPr>
        <w:t xml:space="preserve"> «Об установлении АКЦИОНЕРНОМУ ОБЩЕСТВУ «УПРАВЛЕНИЕ ОТХОДАМИ-НН»</w:t>
      </w:r>
      <w:r>
        <w:rPr>
          <w:szCs w:val="28"/>
        </w:rPr>
        <w:t xml:space="preserve"> </w:t>
      </w:r>
      <w:r w:rsidRPr="00DE1FF7">
        <w:rPr>
          <w:szCs w:val="28"/>
        </w:rPr>
        <w:t>(ИНН</w:t>
      </w:r>
      <w:r>
        <w:rPr>
          <w:szCs w:val="28"/>
        </w:rPr>
        <w:t xml:space="preserve"> 5260278039), г. Нижний Новгород</w:t>
      </w:r>
      <w:r w:rsidRPr="00DE1FF7">
        <w:rPr>
          <w:szCs w:val="28"/>
        </w:rPr>
        <w:t xml:space="preserve">,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9E204D">
        <w:rPr>
          <w:szCs w:val="28"/>
        </w:rPr>
        <w:t>по зонам деятельности № 2 и № 4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567431" w:rsidRPr="007A156A" w:rsidRDefault="00567431" w:rsidP="00567431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567431" w:rsidRDefault="00567431" w:rsidP="00567431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vertAnchor="text" w:horzAnchor="margin" w:tblpX="106" w:tblpY="71"/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179"/>
        <w:gridCol w:w="3257"/>
        <w:gridCol w:w="2799"/>
        <w:gridCol w:w="10"/>
      </w:tblGrid>
      <w:tr w:rsidR="00DE1FF7" w:rsidRPr="00150961" w:rsidTr="00DE1FF7">
        <w:trPr>
          <w:gridAfter w:val="1"/>
          <w:wAfter w:w="5" w:type="pct"/>
          <w:trHeight w:val="31"/>
        </w:trPr>
        <w:tc>
          <w:tcPr>
            <w:tcW w:w="251" w:type="pct"/>
            <w:vMerge w:val="restart"/>
          </w:tcPr>
          <w:p w:rsidR="00DE1FF7" w:rsidRPr="00DE1FF7" w:rsidRDefault="00DE1FF7" w:rsidP="00DE1FF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E1FF7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DE1FF7">
              <w:rPr>
                <w:b/>
                <w:sz w:val="18"/>
                <w:szCs w:val="18"/>
              </w:rPr>
              <w:t>п</w:t>
            </w:r>
            <w:proofErr w:type="gramEnd"/>
            <w:r w:rsidRPr="00DE1FF7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633" w:type="pct"/>
            <w:vMerge w:val="restart"/>
          </w:tcPr>
          <w:p w:rsidR="00DE1FF7" w:rsidRPr="00DE1FF7" w:rsidRDefault="00DE1FF7" w:rsidP="00DE1FF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E1FF7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3111" w:type="pct"/>
            <w:gridSpan w:val="2"/>
          </w:tcPr>
          <w:p w:rsidR="00DE1FF7" w:rsidRPr="00DE1FF7" w:rsidRDefault="009E204D" w:rsidP="00DE1FF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  <w:r w:rsidR="00DE1FF7" w:rsidRPr="00DE1FF7">
              <w:rPr>
                <w:b/>
                <w:bCs/>
                <w:sz w:val="18"/>
                <w:szCs w:val="18"/>
              </w:rPr>
              <w:t>диные тарифы на услугу регионального оператора по обращению с твердыми коммунальными отходами</w:t>
            </w:r>
            <w:r w:rsidR="00DE1FF7" w:rsidRPr="00DE1FF7">
              <w:rPr>
                <w:b/>
                <w:sz w:val="18"/>
                <w:szCs w:val="18"/>
              </w:rPr>
              <w:t>, руб./м</w:t>
            </w:r>
            <w:r w:rsidR="00DE1FF7" w:rsidRPr="00DE1FF7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DE1FF7" w:rsidRPr="00150961" w:rsidTr="00DE1FF7">
        <w:trPr>
          <w:trHeight w:val="172"/>
        </w:trPr>
        <w:tc>
          <w:tcPr>
            <w:tcW w:w="251" w:type="pct"/>
            <w:vMerge/>
          </w:tcPr>
          <w:p w:rsidR="00DE1FF7" w:rsidRPr="00DE1FF7" w:rsidRDefault="00DE1FF7" w:rsidP="00DE1FF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33" w:type="pct"/>
            <w:vMerge/>
          </w:tcPr>
          <w:p w:rsidR="00DE1FF7" w:rsidRPr="00DE1FF7" w:rsidRDefault="00DE1FF7" w:rsidP="00DE1FF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73" w:type="pct"/>
          </w:tcPr>
          <w:p w:rsidR="00DE1FF7" w:rsidRPr="00DE1FF7" w:rsidRDefault="00DE1FF7" w:rsidP="00DE1FF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E1FF7">
              <w:rPr>
                <w:b/>
                <w:sz w:val="18"/>
                <w:szCs w:val="18"/>
              </w:rPr>
              <w:t>с  1 января по 30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E1FF7">
              <w:rPr>
                <w:b/>
                <w:sz w:val="18"/>
                <w:szCs w:val="18"/>
              </w:rPr>
              <w:t>июня 2019 г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43" w:type="pct"/>
            <w:gridSpan w:val="2"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DE1FF7">
              <w:rPr>
                <w:b/>
                <w:sz w:val="18"/>
                <w:szCs w:val="18"/>
              </w:rPr>
              <w:t>с 1 июля по 31 декабря 2019 г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DE1FF7" w:rsidRPr="00150961" w:rsidTr="00DE1FF7">
        <w:trPr>
          <w:trHeight w:val="294"/>
        </w:trPr>
        <w:tc>
          <w:tcPr>
            <w:tcW w:w="251" w:type="pct"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1.</w:t>
            </w:r>
          </w:p>
        </w:tc>
        <w:tc>
          <w:tcPr>
            <w:tcW w:w="4749" w:type="pct"/>
            <w:gridSpan w:val="4"/>
          </w:tcPr>
          <w:p w:rsidR="00DE1FF7" w:rsidRPr="00DE1FF7" w:rsidRDefault="00DE1FF7" w:rsidP="009E204D">
            <w:pPr>
              <w:rPr>
                <w:b/>
                <w:sz w:val="24"/>
                <w:szCs w:val="24"/>
              </w:rPr>
            </w:pPr>
            <w:r w:rsidRPr="00DE1FF7">
              <w:rPr>
                <w:b/>
                <w:sz w:val="24"/>
                <w:szCs w:val="24"/>
              </w:rPr>
              <w:t xml:space="preserve">По зоне деятельности </w:t>
            </w:r>
            <w:r w:rsidR="009E204D">
              <w:rPr>
                <w:b/>
                <w:sz w:val="24"/>
                <w:szCs w:val="24"/>
              </w:rPr>
              <w:t xml:space="preserve">№ </w:t>
            </w:r>
            <w:r w:rsidRPr="00DE1FF7"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D25C01" w:rsidRPr="00150961" w:rsidTr="00DE1FF7">
        <w:trPr>
          <w:trHeight w:val="951"/>
        </w:trPr>
        <w:tc>
          <w:tcPr>
            <w:tcW w:w="251" w:type="pct"/>
          </w:tcPr>
          <w:p w:rsidR="00D25C01" w:rsidRPr="00150961" w:rsidRDefault="00D25C01" w:rsidP="00D25C01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150961"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>1.</w:t>
            </w:r>
          </w:p>
        </w:tc>
        <w:tc>
          <w:tcPr>
            <w:tcW w:w="1633" w:type="pct"/>
          </w:tcPr>
          <w:p w:rsidR="00D25C01" w:rsidRPr="004053CC" w:rsidRDefault="00D25C01" w:rsidP="00D25C0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053CC">
              <w:rPr>
                <w:noProof/>
                <w:sz w:val="20"/>
              </w:rPr>
              <w:t xml:space="preserve">АКЦИОНЕРНОЕ ОБЩЕСТВО </w:t>
            </w:r>
            <w:r w:rsidRPr="004053CC">
              <w:rPr>
                <w:sz w:val="20"/>
              </w:rPr>
              <w:t>«УПРАВЛЕНИЕ ОТХОДАМИ-НН» (ИНН 5260278039), г. Нижний Новгород</w:t>
            </w:r>
          </w:p>
        </w:tc>
        <w:tc>
          <w:tcPr>
            <w:tcW w:w="1673" w:type="pct"/>
            <w:vAlign w:val="bottom"/>
          </w:tcPr>
          <w:p w:rsidR="00D25C01" w:rsidRPr="001A47A2" w:rsidRDefault="00D25C01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 w:rsidRPr="001A47A2">
              <w:rPr>
                <w:bCs/>
                <w:iCs/>
                <w:sz w:val="24"/>
                <w:szCs w:val="24"/>
              </w:rPr>
              <w:t>594,</w:t>
            </w:r>
            <w:r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443" w:type="pct"/>
            <w:gridSpan w:val="2"/>
            <w:vAlign w:val="bottom"/>
          </w:tcPr>
          <w:p w:rsidR="00D25C01" w:rsidRPr="0036693D" w:rsidRDefault="0036693D" w:rsidP="00D25C01">
            <w:pPr>
              <w:jc w:val="center"/>
              <w:rPr>
                <w:sz w:val="24"/>
                <w:szCs w:val="24"/>
              </w:rPr>
            </w:pPr>
            <w:r w:rsidRPr="0036693D">
              <w:rPr>
                <w:sz w:val="24"/>
                <w:szCs w:val="24"/>
              </w:rPr>
              <w:t>575,34</w:t>
            </w:r>
          </w:p>
        </w:tc>
      </w:tr>
      <w:tr w:rsidR="00D25C01" w:rsidRPr="00150961" w:rsidTr="00DE1FF7">
        <w:trPr>
          <w:trHeight w:val="975"/>
        </w:trPr>
        <w:tc>
          <w:tcPr>
            <w:tcW w:w="251" w:type="pct"/>
            <w:vMerge w:val="restart"/>
          </w:tcPr>
          <w:p w:rsidR="00D25C01" w:rsidRPr="00150961" w:rsidRDefault="00D25C01" w:rsidP="00D25C01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 w:rsidRPr="00150961">
              <w:rPr>
                <w:b/>
                <w:sz w:val="20"/>
              </w:rPr>
              <w:t>2.</w:t>
            </w:r>
          </w:p>
        </w:tc>
        <w:tc>
          <w:tcPr>
            <w:tcW w:w="1633" w:type="pct"/>
          </w:tcPr>
          <w:p w:rsidR="00D25C01" w:rsidRPr="004053CC" w:rsidRDefault="00D25C01" w:rsidP="00D25C0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053CC">
              <w:rPr>
                <w:noProof/>
                <w:sz w:val="20"/>
              </w:rPr>
              <w:t xml:space="preserve">АКЦИОНЕРНОЕ ОБЩЕСТВО </w:t>
            </w:r>
            <w:r w:rsidRPr="004053CC">
              <w:rPr>
                <w:sz w:val="20"/>
              </w:rPr>
              <w:t>«УПРАВЛЕНИЕ ОТХОДАМИ-НН» (ИНН 5260278039), г. Нижний Новгород</w:t>
            </w:r>
          </w:p>
        </w:tc>
        <w:tc>
          <w:tcPr>
            <w:tcW w:w="1673" w:type="pct"/>
            <w:vMerge w:val="restart"/>
            <w:vAlign w:val="bottom"/>
          </w:tcPr>
          <w:p w:rsidR="00D25C01" w:rsidRPr="001A47A2" w:rsidRDefault="00D25C01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 w:rsidRPr="001A47A2">
              <w:rPr>
                <w:bCs/>
                <w:iCs/>
                <w:sz w:val="24"/>
                <w:szCs w:val="24"/>
              </w:rPr>
              <w:t>713,</w:t>
            </w:r>
            <w:r>
              <w:rPr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443" w:type="pct"/>
            <w:gridSpan w:val="2"/>
            <w:vMerge w:val="restart"/>
            <w:vAlign w:val="bottom"/>
          </w:tcPr>
          <w:p w:rsidR="00D25C01" w:rsidRPr="0036693D" w:rsidRDefault="0036693D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6693D">
              <w:rPr>
                <w:bCs/>
                <w:iCs/>
                <w:sz w:val="24"/>
                <w:szCs w:val="24"/>
              </w:rPr>
              <w:t>690,41</w:t>
            </w:r>
          </w:p>
        </w:tc>
      </w:tr>
      <w:tr w:rsidR="00DE1FF7" w:rsidRPr="00150961" w:rsidTr="00DE1FF7">
        <w:trPr>
          <w:trHeight w:val="162"/>
        </w:trPr>
        <w:tc>
          <w:tcPr>
            <w:tcW w:w="251" w:type="pct"/>
            <w:vMerge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633" w:type="pct"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150961">
              <w:rPr>
                <w:sz w:val="20"/>
              </w:rPr>
              <w:t>Население (с учетом  НДС)</w:t>
            </w:r>
          </w:p>
        </w:tc>
        <w:tc>
          <w:tcPr>
            <w:tcW w:w="1673" w:type="pct"/>
            <w:vMerge/>
            <w:vAlign w:val="bottom"/>
          </w:tcPr>
          <w:p w:rsidR="00DE1FF7" w:rsidRPr="00150961" w:rsidRDefault="00DE1FF7" w:rsidP="00DE1FF7">
            <w:pPr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1443" w:type="pct"/>
            <w:gridSpan w:val="2"/>
            <w:vMerge/>
            <w:vAlign w:val="bottom"/>
          </w:tcPr>
          <w:p w:rsidR="00DE1FF7" w:rsidRPr="0036693D" w:rsidRDefault="00DE1FF7" w:rsidP="00DE1FF7">
            <w:pPr>
              <w:jc w:val="center"/>
              <w:rPr>
                <w:bCs/>
                <w:iCs/>
                <w:sz w:val="20"/>
              </w:rPr>
            </w:pPr>
          </w:p>
        </w:tc>
      </w:tr>
      <w:tr w:rsidR="00DE1FF7" w:rsidRPr="00150961" w:rsidTr="00DE1FF7">
        <w:trPr>
          <w:trHeight w:val="294"/>
        </w:trPr>
        <w:tc>
          <w:tcPr>
            <w:tcW w:w="251" w:type="pct"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49" w:type="pct"/>
            <w:gridSpan w:val="4"/>
          </w:tcPr>
          <w:p w:rsidR="00DE1FF7" w:rsidRPr="0036693D" w:rsidRDefault="00DE1FF7" w:rsidP="009E204D">
            <w:pPr>
              <w:rPr>
                <w:b/>
                <w:sz w:val="24"/>
                <w:szCs w:val="24"/>
              </w:rPr>
            </w:pPr>
            <w:r w:rsidRPr="0036693D">
              <w:rPr>
                <w:b/>
                <w:sz w:val="24"/>
                <w:szCs w:val="24"/>
              </w:rPr>
              <w:t xml:space="preserve">По зоне деятельности </w:t>
            </w:r>
            <w:r w:rsidR="009E204D" w:rsidRPr="0036693D">
              <w:rPr>
                <w:b/>
                <w:sz w:val="24"/>
                <w:szCs w:val="24"/>
              </w:rPr>
              <w:t xml:space="preserve">№ </w:t>
            </w:r>
            <w:r w:rsidRPr="0036693D">
              <w:rPr>
                <w:b/>
                <w:sz w:val="24"/>
                <w:szCs w:val="24"/>
              </w:rPr>
              <w:t xml:space="preserve">4 </w:t>
            </w:r>
          </w:p>
        </w:tc>
      </w:tr>
      <w:tr w:rsidR="00D25C01" w:rsidRPr="00150961" w:rsidTr="00DE1FF7">
        <w:trPr>
          <w:trHeight w:val="898"/>
        </w:trPr>
        <w:tc>
          <w:tcPr>
            <w:tcW w:w="251" w:type="pct"/>
          </w:tcPr>
          <w:p w:rsidR="00D25C01" w:rsidRPr="00150961" w:rsidRDefault="00D25C01" w:rsidP="00D25C01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150961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1.</w:t>
            </w:r>
          </w:p>
        </w:tc>
        <w:tc>
          <w:tcPr>
            <w:tcW w:w="1633" w:type="pct"/>
          </w:tcPr>
          <w:p w:rsidR="00D25C01" w:rsidRPr="004053CC" w:rsidRDefault="00D25C01" w:rsidP="00D25C0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053CC">
              <w:rPr>
                <w:noProof/>
                <w:sz w:val="20"/>
              </w:rPr>
              <w:t xml:space="preserve">АКЦИОНЕРНОЕ ОБЩЕСТВО </w:t>
            </w:r>
            <w:r w:rsidRPr="004053CC">
              <w:rPr>
                <w:sz w:val="20"/>
              </w:rPr>
              <w:t>«УПРАВЛЕНИЕ ОТХОДАМИ-НН» (ИНН 5260278039), г. Нижний Новгород</w:t>
            </w:r>
          </w:p>
        </w:tc>
        <w:tc>
          <w:tcPr>
            <w:tcW w:w="1673" w:type="pct"/>
            <w:vAlign w:val="bottom"/>
          </w:tcPr>
          <w:p w:rsidR="00D25C01" w:rsidRPr="001A47A2" w:rsidRDefault="00D25C01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620,60</w:t>
            </w:r>
          </w:p>
        </w:tc>
        <w:tc>
          <w:tcPr>
            <w:tcW w:w="1443" w:type="pct"/>
            <w:gridSpan w:val="2"/>
            <w:vAlign w:val="bottom"/>
          </w:tcPr>
          <w:p w:rsidR="00D25C01" w:rsidRPr="0036693D" w:rsidRDefault="0036693D" w:rsidP="00D25C01">
            <w:pPr>
              <w:jc w:val="center"/>
              <w:rPr>
                <w:sz w:val="24"/>
                <w:szCs w:val="24"/>
              </w:rPr>
            </w:pPr>
            <w:r w:rsidRPr="0036693D">
              <w:rPr>
                <w:sz w:val="24"/>
                <w:szCs w:val="24"/>
              </w:rPr>
              <w:t>584,63</w:t>
            </w:r>
          </w:p>
        </w:tc>
      </w:tr>
      <w:tr w:rsidR="00D25C01" w:rsidRPr="00150961" w:rsidTr="00DE1FF7">
        <w:trPr>
          <w:trHeight w:val="900"/>
        </w:trPr>
        <w:tc>
          <w:tcPr>
            <w:tcW w:w="251" w:type="pct"/>
            <w:vMerge w:val="restart"/>
          </w:tcPr>
          <w:p w:rsidR="00D25C01" w:rsidRPr="00150961" w:rsidRDefault="00D25C01" w:rsidP="00D25C01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 w:rsidRPr="00150961">
              <w:rPr>
                <w:b/>
                <w:sz w:val="20"/>
              </w:rPr>
              <w:t>2.</w:t>
            </w:r>
          </w:p>
        </w:tc>
        <w:tc>
          <w:tcPr>
            <w:tcW w:w="1633" w:type="pct"/>
          </w:tcPr>
          <w:p w:rsidR="00D25C01" w:rsidRPr="004053CC" w:rsidRDefault="00D25C01" w:rsidP="00D25C0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053CC">
              <w:rPr>
                <w:noProof/>
                <w:sz w:val="20"/>
              </w:rPr>
              <w:t xml:space="preserve">АКЦИОНЕРНОЕ ОБЩЕСТВО </w:t>
            </w:r>
            <w:r w:rsidRPr="004053CC">
              <w:rPr>
                <w:sz w:val="20"/>
              </w:rPr>
              <w:t>«УПРАВЛЕНИЕ ОТХОДАМИ-НН» (ИНН 5260278039), г. Нижний Новгород</w:t>
            </w:r>
          </w:p>
        </w:tc>
        <w:tc>
          <w:tcPr>
            <w:tcW w:w="1673" w:type="pct"/>
            <w:vMerge w:val="restart"/>
            <w:vAlign w:val="bottom"/>
          </w:tcPr>
          <w:p w:rsidR="00D25C01" w:rsidRPr="001A47A2" w:rsidRDefault="00D25C01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744,72</w:t>
            </w:r>
          </w:p>
        </w:tc>
        <w:tc>
          <w:tcPr>
            <w:tcW w:w="1443" w:type="pct"/>
            <w:gridSpan w:val="2"/>
            <w:vMerge w:val="restart"/>
            <w:vAlign w:val="bottom"/>
          </w:tcPr>
          <w:p w:rsidR="00D25C01" w:rsidRPr="0036693D" w:rsidRDefault="0036693D" w:rsidP="00D25C0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6693D">
              <w:rPr>
                <w:bCs/>
                <w:iCs/>
                <w:sz w:val="24"/>
                <w:szCs w:val="24"/>
              </w:rPr>
              <w:t>701,55</w:t>
            </w:r>
          </w:p>
        </w:tc>
      </w:tr>
      <w:tr w:rsidR="00DE1FF7" w:rsidRPr="00150961" w:rsidTr="00DE1FF7">
        <w:trPr>
          <w:trHeight w:val="51"/>
        </w:trPr>
        <w:tc>
          <w:tcPr>
            <w:tcW w:w="251" w:type="pct"/>
            <w:vMerge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633" w:type="pct"/>
          </w:tcPr>
          <w:p w:rsidR="00DE1FF7" w:rsidRPr="00150961" w:rsidRDefault="00DE1FF7" w:rsidP="00DE1FF7">
            <w:pPr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150961">
              <w:rPr>
                <w:sz w:val="20"/>
              </w:rPr>
              <w:t>Население (с учетом  НДС)</w:t>
            </w:r>
          </w:p>
        </w:tc>
        <w:tc>
          <w:tcPr>
            <w:tcW w:w="1673" w:type="pct"/>
            <w:vMerge/>
            <w:vAlign w:val="bottom"/>
          </w:tcPr>
          <w:p w:rsidR="00DE1FF7" w:rsidRPr="00150961" w:rsidRDefault="00DE1FF7" w:rsidP="00DE1FF7">
            <w:pPr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1443" w:type="pct"/>
            <w:gridSpan w:val="2"/>
            <w:vMerge/>
            <w:vAlign w:val="bottom"/>
          </w:tcPr>
          <w:p w:rsidR="00DE1FF7" w:rsidRPr="00150961" w:rsidRDefault="00DE1FF7" w:rsidP="00DE1FF7">
            <w:pPr>
              <w:jc w:val="center"/>
              <w:rPr>
                <w:bCs/>
                <w:iCs/>
                <w:sz w:val="20"/>
              </w:rPr>
            </w:pPr>
          </w:p>
        </w:tc>
      </w:tr>
    </w:tbl>
    <w:p w:rsidR="00567431" w:rsidRPr="00567431" w:rsidRDefault="00567431" w:rsidP="00567431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567431">
        <w:rPr>
          <w:szCs w:val="28"/>
        </w:rPr>
        <w:t>».</w:t>
      </w:r>
    </w:p>
    <w:p w:rsidR="00567431" w:rsidRPr="007A156A" w:rsidRDefault="00567431" w:rsidP="00567431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 w:rsidRPr="007A156A">
        <w:rPr>
          <w:szCs w:val="28"/>
        </w:rPr>
        <w:t>Приложения 1, 2 к решению изложить в новой редакции согласно Приложениям 1, 2 к настоящему решению.</w:t>
      </w:r>
    </w:p>
    <w:p w:rsidR="00567431" w:rsidRPr="007A156A" w:rsidRDefault="00567431" w:rsidP="00567431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567431" w:rsidRPr="007A156A" w:rsidRDefault="00567431" w:rsidP="00567431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567431" w:rsidRDefault="00567431" w:rsidP="00567431">
      <w:pPr>
        <w:tabs>
          <w:tab w:val="left" w:pos="1897"/>
        </w:tabs>
        <w:spacing w:line="276" w:lineRule="auto"/>
        <w:rPr>
          <w:szCs w:val="28"/>
        </w:rPr>
      </w:pPr>
    </w:p>
    <w:p w:rsidR="00567431" w:rsidRPr="00E2353D" w:rsidRDefault="00567431" w:rsidP="00567431">
      <w:pPr>
        <w:tabs>
          <w:tab w:val="left" w:pos="1897"/>
        </w:tabs>
        <w:spacing w:line="276" w:lineRule="auto"/>
        <w:rPr>
          <w:szCs w:val="28"/>
        </w:rPr>
      </w:pPr>
    </w:p>
    <w:p w:rsidR="007F5F74" w:rsidRPr="00F37F77" w:rsidRDefault="00567431" w:rsidP="00567431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p w:rsidR="007263E4" w:rsidRDefault="007263E4" w:rsidP="00E2353D">
      <w:pPr>
        <w:tabs>
          <w:tab w:val="left" w:pos="1897"/>
        </w:tabs>
        <w:spacing w:line="276" w:lineRule="auto"/>
        <w:rPr>
          <w:szCs w:val="28"/>
        </w:rPr>
      </w:pPr>
    </w:p>
    <w:p w:rsidR="007F5F74" w:rsidRPr="00E2353D" w:rsidRDefault="007F5F74" w:rsidP="00E2353D">
      <w:pPr>
        <w:tabs>
          <w:tab w:val="left" w:pos="1897"/>
        </w:tabs>
        <w:spacing w:line="276" w:lineRule="auto"/>
        <w:rPr>
          <w:szCs w:val="28"/>
        </w:rPr>
      </w:pPr>
    </w:p>
    <w:p w:rsidR="00FC2361" w:rsidRDefault="00FC2361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p w:rsidR="00186D87" w:rsidRDefault="00186D87" w:rsidP="004A0604">
      <w:pPr>
        <w:tabs>
          <w:tab w:val="left" w:pos="1897"/>
        </w:tabs>
        <w:spacing w:line="276" w:lineRule="auto"/>
        <w:rPr>
          <w:szCs w:val="28"/>
        </w:rPr>
      </w:pPr>
    </w:p>
    <w:p w:rsidR="00186D87" w:rsidRDefault="00186D87" w:rsidP="004A0604">
      <w:pPr>
        <w:tabs>
          <w:tab w:val="left" w:pos="1897"/>
        </w:tabs>
        <w:spacing w:line="276" w:lineRule="auto"/>
        <w:rPr>
          <w:szCs w:val="28"/>
        </w:rPr>
      </w:pPr>
    </w:p>
    <w:p w:rsidR="00186D87" w:rsidRDefault="00186D87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p w:rsidR="00567431" w:rsidRPr="00FC2361" w:rsidRDefault="00567431" w:rsidP="004A0604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  <w:r w:rsidR="00DE1FF7">
              <w:t>1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F55CE5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567431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F55CE5">
              <w:rPr>
                <w:lang w:val="en-US"/>
              </w:rPr>
              <w:t>22/11</w:t>
            </w:r>
          </w:p>
          <w:p w:rsidR="00567431" w:rsidRDefault="00567431" w:rsidP="007F5F74">
            <w:pPr>
              <w:tabs>
                <w:tab w:val="left" w:pos="1897"/>
              </w:tabs>
              <w:jc w:val="center"/>
            </w:pPr>
          </w:p>
          <w:p w:rsidR="00567431" w:rsidRDefault="00567431" w:rsidP="00567431">
            <w:pPr>
              <w:tabs>
                <w:tab w:val="left" w:pos="1897"/>
              </w:tabs>
              <w:spacing w:line="276" w:lineRule="auto"/>
              <w:jc w:val="center"/>
            </w:pPr>
            <w:r>
              <w:t>«ПРИЛОЖЕНИЕ 1</w:t>
            </w:r>
          </w:p>
          <w:p w:rsidR="00567431" w:rsidRDefault="00567431" w:rsidP="0056743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567431" w:rsidRDefault="00567431" w:rsidP="00567431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567431" w:rsidRPr="00D62B4E" w:rsidRDefault="00567431" w:rsidP="00567431">
            <w:pPr>
              <w:tabs>
                <w:tab w:val="left" w:pos="1897"/>
              </w:tabs>
              <w:jc w:val="center"/>
            </w:pPr>
            <w:r>
              <w:t>от 20 декабря 2018 г. № 56/22</w:t>
            </w:r>
          </w:p>
        </w:tc>
      </w:tr>
    </w:tbl>
    <w:p w:rsidR="00DB6FB6" w:rsidRDefault="00DB6FB6" w:rsidP="00FC2361">
      <w:pPr>
        <w:tabs>
          <w:tab w:val="left" w:pos="3266"/>
        </w:tabs>
        <w:rPr>
          <w:szCs w:val="28"/>
        </w:rPr>
      </w:pPr>
    </w:p>
    <w:p w:rsidR="008F7DD1" w:rsidRPr="005A5DAC" w:rsidRDefault="008F7DD1" w:rsidP="008F7DD1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5A5DAC">
        <w:rPr>
          <w:b/>
          <w:bCs/>
          <w:szCs w:val="28"/>
        </w:rPr>
        <w:t>ПРОИЗВОДСТВЕННАЯ ПРОГРАММА</w:t>
      </w:r>
    </w:p>
    <w:p w:rsidR="00DE1FF7" w:rsidRPr="00C5572F" w:rsidRDefault="00F37F77" w:rsidP="00900731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C5572F">
        <w:rPr>
          <w:b/>
          <w:bCs/>
          <w:szCs w:val="28"/>
        </w:rPr>
        <w:t>по обращению с твердыми коммунальными отходами</w:t>
      </w:r>
      <w:r w:rsidRPr="00C5572F">
        <w:rPr>
          <w:b/>
          <w:szCs w:val="28"/>
        </w:rPr>
        <w:t xml:space="preserve"> </w:t>
      </w:r>
      <w:r w:rsidR="00C5572F">
        <w:rPr>
          <w:b/>
          <w:szCs w:val="28"/>
        </w:rPr>
        <w:br/>
      </w:r>
      <w:r w:rsidRPr="00C5572F">
        <w:rPr>
          <w:b/>
          <w:szCs w:val="28"/>
        </w:rPr>
        <w:t>по зоне деятельности</w:t>
      </w:r>
      <w:r w:rsidR="009E204D" w:rsidRPr="00C5572F">
        <w:rPr>
          <w:b/>
          <w:szCs w:val="28"/>
        </w:rPr>
        <w:t xml:space="preserve"> № </w:t>
      </w:r>
      <w:r w:rsidR="00DE1FF7" w:rsidRPr="00C5572F">
        <w:rPr>
          <w:b/>
          <w:szCs w:val="28"/>
        </w:rPr>
        <w:t xml:space="preserve">2 </w:t>
      </w:r>
    </w:p>
    <w:p w:rsidR="00382EF6" w:rsidRDefault="00C5572F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 период</w:t>
      </w:r>
      <w:r>
        <w:rPr>
          <w:b/>
          <w:sz w:val="24"/>
          <w:szCs w:val="24"/>
        </w:rPr>
        <w:t xml:space="preserve"> с </w:t>
      </w:r>
      <w:r w:rsidR="00380195">
        <w:rPr>
          <w:b/>
          <w:sz w:val="24"/>
          <w:szCs w:val="24"/>
        </w:rPr>
        <w:t>01.01.2019 г</w:t>
      </w:r>
      <w:r w:rsidR="00380195" w:rsidRPr="00BD735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по</w:t>
      </w:r>
      <w:r w:rsidRPr="00BD7358">
        <w:rPr>
          <w:b/>
          <w:sz w:val="24"/>
          <w:szCs w:val="24"/>
        </w:rPr>
        <w:t xml:space="preserve"> </w:t>
      </w:r>
      <w:r w:rsidR="00380195" w:rsidRPr="00BD7358">
        <w:rPr>
          <w:b/>
          <w:sz w:val="24"/>
          <w:szCs w:val="24"/>
        </w:rPr>
        <w:t>31.12.20</w:t>
      </w:r>
      <w:r w:rsidR="00380195">
        <w:rPr>
          <w:b/>
          <w:sz w:val="24"/>
          <w:szCs w:val="24"/>
        </w:rPr>
        <w:t>19 г</w:t>
      </w:r>
      <w:r w:rsidR="00380195" w:rsidRPr="00BD7358">
        <w:rPr>
          <w:b/>
          <w:sz w:val="24"/>
          <w:szCs w:val="24"/>
        </w:rPr>
        <w:t>.</w:t>
      </w:r>
    </w:p>
    <w:p w:rsidR="00567431" w:rsidRDefault="00567431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786" w:type="dxa"/>
        <w:tblInd w:w="5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2"/>
        <w:gridCol w:w="557"/>
        <w:gridCol w:w="584"/>
        <w:gridCol w:w="564"/>
        <w:gridCol w:w="351"/>
        <w:gridCol w:w="646"/>
        <w:gridCol w:w="990"/>
        <w:gridCol w:w="568"/>
        <w:gridCol w:w="1010"/>
        <w:gridCol w:w="124"/>
        <w:gridCol w:w="1700"/>
      </w:tblGrid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>1. Паспорт производственной программы</w:t>
            </w:r>
          </w:p>
        </w:tc>
      </w:tr>
      <w:tr w:rsidR="00D1153E" w:rsidRPr="00380195" w:rsidTr="00CB74A6">
        <w:trPr>
          <w:trHeight w:val="571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CB74A6">
            <w:pPr>
              <w:rPr>
                <w:sz w:val="20"/>
              </w:rPr>
            </w:pPr>
            <w:r w:rsidRPr="00380195">
              <w:rPr>
                <w:sz w:val="20"/>
              </w:rPr>
              <w:t xml:space="preserve">АКЦИОНЕРНОЕ ОБЩЕСТВО «УПРАВЛЕНИЕ ОТХОДАМИ-НН»   </w:t>
            </w:r>
            <w:r w:rsidR="00CB74A6">
              <w:rPr>
                <w:sz w:val="20"/>
              </w:rPr>
              <w:br/>
            </w:r>
            <w:r w:rsidRPr="00380195">
              <w:rPr>
                <w:sz w:val="20"/>
              </w:rPr>
              <w:t xml:space="preserve">(ИНН </w:t>
            </w:r>
            <w:r w:rsidRPr="00380195">
              <w:rPr>
                <w:color w:val="000000"/>
                <w:sz w:val="20"/>
                <w:shd w:val="clear" w:color="auto" w:fill="FFFFFF"/>
              </w:rPr>
              <w:t>5260278039)</w:t>
            </w:r>
          </w:p>
        </w:tc>
      </w:tr>
      <w:tr w:rsidR="00D1153E" w:rsidRPr="00380195" w:rsidTr="001701C2"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Местонахождение регулируемой организации,</w:t>
            </w:r>
          </w:p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контакты ответственных лиц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color w:val="000000"/>
                <w:sz w:val="20"/>
                <w:shd w:val="clear" w:color="auto" w:fill="FFFFFF"/>
              </w:rPr>
              <w:t>603109,</w:t>
            </w:r>
            <w:r w:rsidRPr="00380195">
              <w:rPr>
                <w:noProof/>
                <w:sz w:val="20"/>
              </w:rPr>
              <w:t xml:space="preserve"> г. Нижний Новгород</w:t>
            </w:r>
            <w:r w:rsidRPr="00380195">
              <w:rPr>
                <w:color w:val="000000"/>
                <w:sz w:val="20"/>
                <w:shd w:val="clear" w:color="auto" w:fill="FFFFFF"/>
              </w:rPr>
              <w:t xml:space="preserve">,  ул. </w:t>
            </w:r>
            <w:proofErr w:type="spellStart"/>
            <w:r w:rsidRPr="00380195">
              <w:rPr>
                <w:color w:val="000000"/>
                <w:sz w:val="20"/>
                <w:shd w:val="clear" w:color="auto" w:fill="FFFFFF"/>
              </w:rPr>
              <w:t>Суетинская</w:t>
            </w:r>
            <w:proofErr w:type="spellEnd"/>
            <w:r w:rsidRPr="00380195">
              <w:rPr>
                <w:color w:val="000000"/>
                <w:sz w:val="20"/>
                <w:shd w:val="clear" w:color="auto" w:fill="FFFFFF"/>
              </w:rPr>
              <w:t>, д. 1, корп. А, офис 410</w:t>
            </w:r>
          </w:p>
        </w:tc>
      </w:tr>
      <w:tr w:rsidR="00D1153E" w:rsidRPr="00380195" w:rsidTr="001701C2"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D1153E" w:rsidRPr="00380195" w:rsidTr="001701C2"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Местонахождение уполномоченного органа,</w:t>
            </w:r>
          </w:p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контакты ответственных лиц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603082, г. Нижний Новгород, Кремль, корпус 1</w:t>
            </w:r>
          </w:p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тел. 8(831) 419-99-79</w:t>
            </w:r>
          </w:p>
        </w:tc>
      </w:tr>
      <w:tr w:rsidR="00D1153E" w:rsidRPr="00380195" w:rsidTr="001701C2"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с 01.01.2019 по 31.12.2019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 xml:space="preserve">2. Планируемый объем </w:t>
            </w:r>
            <w:r w:rsidRPr="003038E4">
              <w:rPr>
                <w:color w:val="000000"/>
                <w:sz w:val="20"/>
              </w:rPr>
              <w:t>транспортировки и захоронения твердых коммунальных отходов</w:t>
            </w:r>
          </w:p>
        </w:tc>
      </w:tr>
      <w:tr w:rsidR="00D1153E" w:rsidRPr="00380195" w:rsidTr="001701C2"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Наименование услуги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 xml:space="preserve"> </w:t>
            </w: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На 2019 год</w:t>
            </w:r>
          </w:p>
        </w:tc>
      </w:tr>
      <w:tr w:rsidR="00D1153E" w:rsidRPr="00380195" w:rsidTr="001701C2"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Объем захоронения тыс. м</w:t>
            </w:r>
            <w:r w:rsidRPr="00380195">
              <w:rPr>
                <w:sz w:val="20"/>
                <w:vertAlign w:val="superscript"/>
              </w:rPr>
              <w:t>3</w:t>
            </w:r>
            <w:r w:rsidRPr="00380195">
              <w:rPr>
                <w:sz w:val="20"/>
              </w:rPr>
              <w:t>, в том числе: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937,20</w:t>
            </w:r>
          </w:p>
        </w:tc>
      </w:tr>
      <w:tr w:rsidR="00D1153E" w:rsidRPr="00380195" w:rsidTr="001701C2"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- населению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669,43</w:t>
            </w:r>
          </w:p>
        </w:tc>
      </w:tr>
      <w:tr w:rsidR="00D1153E" w:rsidRPr="00380195" w:rsidTr="001701C2"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- бюджетным потребителям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-</w:t>
            </w:r>
          </w:p>
        </w:tc>
      </w:tr>
      <w:tr w:rsidR="00D1153E" w:rsidRPr="00380195" w:rsidTr="001701C2"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- прочим потребителям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267,77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>3. Мероприятия производственной программы</w:t>
            </w:r>
          </w:p>
        </w:tc>
      </w:tr>
      <w:tr w:rsidR="00D1153E" w:rsidRPr="00380195" w:rsidTr="001701C2">
        <w:trPr>
          <w:trHeight w:val="447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Наименование мероприятий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Дата реализации 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80195">
              <w:rPr>
                <w:sz w:val="20"/>
              </w:rPr>
              <w:t>На 2019 год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lastRenderedPageBreak/>
              <w:t>Расходы на захоронение ТКО (затраты оператора по обращению с ТКО)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305 175,484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241 856,069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221 694,271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436,163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19 725,635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1 008,090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RPr="003038E4" w:rsidTr="001701C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548 039,642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D1153E" w:rsidRPr="00380195" w:rsidTr="001701C2"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Наименование показателя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Ед. изм.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2017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2018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2019 год</w:t>
            </w:r>
          </w:p>
        </w:tc>
      </w:tr>
      <w:tr w:rsidR="00D1153E" w:rsidRPr="00380195" w:rsidTr="001701C2"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80195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380195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380195">
              <w:rPr>
                <w:sz w:val="20"/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380195">
              <w:rPr>
                <w:sz w:val="20"/>
                <w:lang w:val="en-US"/>
              </w:rPr>
              <w:t>0</w:t>
            </w:r>
          </w:p>
        </w:tc>
      </w:tr>
      <w:tr w:rsidR="00D1153E" w:rsidRPr="00380195" w:rsidTr="001701C2"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80195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0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Всего сумма, тыс. руб.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На 2019 год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548 039,642</w:t>
            </w:r>
          </w:p>
        </w:tc>
      </w:tr>
      <w:tr w:rsidR="00D1153E" w:rsidRPr="00380195" w:rsidTr="001701C2"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80195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2017 год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Объем утилизированных отходов, тыс. куб. м.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-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-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-</w:t>
            </w:r>
          </w:p>
        </w:tc>
      </w:tr>
      <w:tr w:rsidR="00D1153E" w:rsidRPr="00380195" w:rsidTr="001701C2">
        <w:tc>
          <w:tcPr>
            <w:tcW w:w="7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80195" w:rsidRDefault="00D1153E" w:rsidP="001701C2">
            <w:pPr>
              <w:jc w:val="center"/>
              <w:rPr>
                <w:sz w:val="20"/>
              </w:rPr>
            </w:pPr>
            <w:r w:rsidRPr="00380195">
              <w:rPr>
                <w:sz w:val="20"/>
              </w:rPr>
              <w:t>-</w:t>
            </w:r>
          </w:p>
        </w:tc>
      </w:tr>
    </w:tbl>
    <w:p w:rsidR="00D25C01" w:rsidRPr="00CB74A6" w:rsidRDefault="00CB74A6" w:rsidP="00CB74A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CB74A6">
        <w:rPr>
          <w:szCs w:val="28"/>
        </w:rPr>
        <w:t>».</w:t>
      </w:r>
    </w:p>
    <w:p w:rsidR="00D25C01" w:rsidRDefault="00D25C01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25C01" w:rsidRDefault="00D25C01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B74A6" w:rsidRDefault="00CB74A6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25C01" w:rsidRDefault="00D25C01" w:rsidP="00DE1FF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46550A" w:rsidTr="00DD5FE6">
        <w:trPr>
          <w:trHeight w:val="1433"/>
        </w:trPr>
        <w:tc>
          <w:tcPr>
            <w:tcW w:w="4997" w:type="dxa"/>
          </w:tcPr>
          <w:p w:rsidR="0046550A" w:rsidRDefault="0046550A" w:rsidP="00DD5FE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46550A" w:rsidRDefault="0046550A" w:rsidP="00DD5FE6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46550A" w:rsidRDefault="0046550A" w:rsidP="00DD5FE6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46550A" w:rsidRDefault="0046550A" w:rsidP="00DD5FE6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46550A" w:rsidRPr="00F55CE5" w:rsidRDefault="0046550A" w:rsidP="00DD5FE6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567431">
              <w:t>28 июня 2019</w:t>
            </w:r>
            <w:r>
              <w:t xml:space="preserve"> г. № </w:t>
            </w:r>
            <w:r w:rsidR="00F55CE5">
              <w:rPr>
                <w:lang w:val="en-US"/>
              </w:rPr>
              <w:t>22/11</w:t>
            </w:r>
            <w:bookmarkStart w:id="2" w:name="_GoBack"/>
            <w:bookmarkEnd w:id="2"/>
          </w:p>
          <w:p w:rsidR="00567431" w:rsidRDefault="00567431" w:rsidP="00DD5FE6">
            <w:pPr>
              <w:tabs>
                <w:tab w:val="left" w:pos="1897"/>
              </w:tabs>
              <w:jc w:val="center"/>
            </w:pPr>
          </w:p>
          <w:p w:rsidR="00567431" w:rsidRDefault="00567431" w:rsidP="00567431">
            <w:pPr>
              <w:tabs>
                <w:tab w:val="left" w:pos="1897"/>
              </w:tabs>
              <w:spacing w:line="276" w:lineRule="auto"/>
              <w:jc w:val="center"/>
            </w:pPr>
            <w:r>
              <w:t>«ПРИЛОЖЕНИЕ 2</w:t>
            </w:r>
          </w:p>
          <w:p w:rsidR="00567431" w:rsidRDefault="00567431" w:rsidP="0056743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567431" w:rsidRDefault="00567431" w:rsidP="00567431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567431" w:rsidRPr="00D62B4E" w:rsidRDefault="00567431" w:rsidP="00567431">
            <w:pPr>
              <w:tabs>
                <w:tab w:val="left" w:pos="1897"/>
              </w:tabs>
              <w:jc w:val="center"/>
            </w:pPr>
            <w:r>
              <w:t>от 20 декабря 2018 г. № 56/22</w:t>
            </w:r>
          </w:p>
        </w:tc>
      </w:tr>
    </w:tbl>
    <w:p w:rsidR="0046550A" w:rsidRDefault="0046550A" w:rsidP="0046550A">
      <w:pPr>
        <w:tabs>
          <w:tab w:val="left" w:pos="3266"/>
        </w:tabs>
        <w:rPr>
          <w:szCs w:val="28"/>
        </w:rPr>
      </w:pPr>
    </w:p>
    <w:p w:rsidR="0046550A" w:rsidRPr="005A5DAC" w:rsidRDefault="0046550A" w:rsidP="0046550A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5A5DAC">
        <w:rPr>
          <w:b/>
          <w:bCs/>
          <w:szCs w:val="28"/>
        </w:rPr>
        <w:t>ПРОИЗВОДСТВЕННАЯ ПРОГРАММА</w:t>
      </w:r>
    </w:p>
    <w:p w:rsidR="005A5DAC" w:rsidRDefault="0046550A" w:rsidP="0046550A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5A5DAC">
        <w:rPr>
          <w:b/>
          <w:bCs/>
          <w:szCs w:val="28"/>
        </w:rPr>
        <w:t>по обращению с твердыми коммунальными отходами</w:t>
      </w:r>
      <w:r w:rsidRPr="005A5DAC">
        <w:rPr>
          <w:b/>
          <w:szCs w:val="28"/>
        </w:rPr>
        <w:t xml:space="preserve"> </w:t>
      </w:r>
    </w:p>
    <w:p w:rsidR="0046550A" w:rsidRPr="005A5DAC" w:rsidRDefault="0046550A" w:rsidP="0046550A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5A5DAC">
        <w:rPr>
          <w:b/>
          <w:szCs w:val="28"/>
        </w:rPr>
        <w:t xml:space="preserve">по зоне деятельности </w:t>
      </w:r>
      <w:r w:rsidR="009E204D" w:rsidRPr="005A5DAC">
        <w:rPr>
          <w:b/>
          <w:szCs w:val="28"/>
        </w:rPr>
        <w:t xml:space="preserve">№ </w:t>
      </w:r>
      <w:r w:rsidRPr="005A5DAC">
        <w:rPr>
          <w:b/>
          <w:szCs w:val="28"/>
        </w:rPr>
        <w:t xml:space="preserve">4 </w:t>
      </w:r>
    </w:p>
    <w:p w:rsidR="0046550A" w:rsidRDefault="005A5DAC" w:rsidP="0046550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 период</w:t>
      </w:r>
      <w:r>
        <w:rPr>
          <w:b/>
          <w:sz w:val="24"/>
          <w:szCs w:val="24"/>
        </w:rPr>
        <w:t xml:space="preserve"> с 01.01.2019 г</w:t>
      </w:r>
      <w:r w:rsidRPr="00BD735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по</w:t>
      </w:r>
      <w:r w:rsidRPr="00BD7358">
        <w:rPr>
          <w:b/>
          <w:sz w:val="24"/>
          <w:szCs w:val="24"/>
        </w:rPr>
        <w:t xml:space="preserve"> </w:t>
      </w:r>
      <w:r w:rsidR="0046550A" w:rsidRPr="00BD7358">
        <w:rPr>
          <w:b/>
          <w:sz w:val="24"/>
          <w:szCs w:val="24"/>
        </w:rPr>
        <w:t>31.12.20</w:t>
      </w:r>
      <w:r w:rsidR="0046550A">
        <w:rPr>
          <w:b/>
          <w:sz w:val="24"/>
          <w:szCs w:val="24"/>
        </w:rPr>
        <w:t>19</w:t>
      </w:r>
      <w:r w:rsidR="0046550A" w:rsidRPr="00BD7358">
        <w:rPr>
          <w:b/>
          <w:sz w:val="24"/>
          <w:szCs w:val="24"/>
        </w:rPr>
        <w:t xml:space="preserve"> г.</w:t>
      </w:r>
    </w:p>
    <w:p w:rsidR="0046550A" w:rsidRDefault="0046550A" w:rsidP="0046550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577"/>
        <w:gridCol w:w="567"/>
        <w:gridCol w:w="356"/>
        <w:gridCol w:w="636"/>
        <w:gridCol w:w="992"/>
        <w:gridCol w:w="567"/>
        <w:gridCol w:w="1020"/>
        <w:gridCol w:w="114"/>
        <w:gridCol w:w="1701"/>
      </w:tblGrid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1. Паспорт производственной программы</w:t>
            </w:r>
          </w:p>
        </w:tc>
      </w:tr>
      <w:tr w:rsidR="00D1153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CB74A6">
            <w:pPr>
              <w:rPr>
                <w:sz w:val="20"/>
              </w:rPr>
            </w:pPr>
            <w:r w:rsidRPr="00380195">
              <w:rPr>
                <w:sz w:val="20"/>
              </w:rPr>
              <w:t xml:space="preserve">АКЦИОНЕРНОЕ ОБЩЕСТВО «УПРАВЛЕНИЕ ОТХОДАМИ-НН»   </w:t>
            </w:r>
            <w:r>
              <w:rPr>
                <w:sz w:val="20"/>
              </w:rPr>
              <w:br/>
            </w:r>
            <w:r w:rsidRPr="00380195">
              <w:rPr>
                <w:sz w:val="20"/>
              </w:rPr>
              <w:t xml:space="preserve">(ИНН </w:t>
            </w:r>
            <w:r w:rsidRPr="00380195">
              <w:rPr>
                <w:color w:val="000000"/>
                <w:sz w:val="20"/>
                <w:shd w:val="clear" w:color="auto" w:fill="FFFFFF"/>
              </w:rPr>
              <w:t>5260278039)</w:t>
            </w:r>
          </w:p>
        </w:tc>
      </w:tr>
      <w:tr w:rsidR="00D1153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Местонахождение регулируемой организации,</w:t>
            </w:r>
          </w:p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1D400A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80195">
              <w:rPr>
                <w:color w:val="000000"/>
                <w:sz w:val="20"/>
                <w:shd w:val="clear" w:color="auto" w:fill="FFFFFF"/>
              </w:rPr>
              <w:t>603109,</w:t>
            </w:r>
            <w:r w:rsidRPr="00380195">
              <w:rPr>
                <w:noProof/>
                <w:sz w:val="20"/>
              </w:rPr>
              <w:t xml:space="preserve"> г. Нижний Новгород</w:t>
            </w:r>
            <w:r w:rsidRPr="00380195">
              <w:rPr>
                <w:color w:val="000000"/>
                <w:sz w:val="20"/>
                <w:shd w:val="clear" w:color="auto" w:fill="FFFFFF"/>
              </w:rPr>
              <w:t xml:space="preserve">,  ул. </w:t>
            </w:r>
            <w:proofErr w:type="spellStart"/>
            <w:r w:rsidRPr="00380195">
              <w:rPr>
                <w:color w:val="000000"/>
                <w:sz w:val="20"/>
                <w:shd w:val="clear" w:color="auto" w:fill="FFFFFF"/>
              </w:rPr>
              <w:t>Суетинская</w:t>
            </w:r>
            <w:proofErr w:type="spellEnd"/>
            <w:r w:rsidRPr="00380195">
              <w:rPr>
                <w:color w:val="000000"/>
                <w:sz w:val="20"/>
                <w:shd w:val="clear" w:color="auto" w:fill="FFFFFF"/>
              </w:rPr>
              <w:t>, д. 1, корп. А, офис 410</w:t>
            </w:r>
          </w:p>
        </w:tc>
      </w:tr>
      <w:tr w:rsidR="00D1153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1D400A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D1153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Местонахождение уполномоченного органа,</w:t>
            </w:r>
          </w:p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603082, г. Нижний Новгород, Кремль, корпус 1</w:t>
            </w:r>
          </w:p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тел. 8(831) 419-99-79</w:t>
            </w:r>
          </w:p>
        </w:tc>
      </w:tr>
      <w:tr w:rsidR="00D1153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EC6960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Период</w:t>
            </w:r>
            <w:r w:rsidRPr="00EC6960">
              <w:rPr>
                <w:sz w:val="20"/>
              </w:rPr>
              <w:t xml:space="preserve"> реализации производственной программы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01.01.2019 по 31.12.2019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2. Планируемый объем </w:t>
            </w:r>
            <w:r w:rsidRPr="003038E4">
              <w:rPr>
                <w:color w:val="000000"/>
                <w:sz w:val="20"/>
              </w:rPr>
              <w:t>транспортировки и захоронения твердых коммунальных отходов</w:t>
            </w:r>
          </w:p>
        </w:tc>
      </w:tr>
      <w:tr w:rsidR="00D1153E" w:rsidTr="001701C2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</w:tr>
      <w:tr w:rsidR="00D1153E" w:rsidTr="001701C2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Объем захоронения тыс.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, в том числе: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A2AEC" w:rsidRDefault="00D1153E" w:rsidP="001701C2">
            <w:pPr>
              <w:jc w:val="center"/>
              <w:rPr>
                <w:sz w:val="20"/>
              </w:rPr>
            </w:pPr>
            <w:r w:rsidRPr="003A2AEC">
              <w:rPr>
                <w:sz w:val="20"/>
              </w:rPr>
              <w:t>759,28</w:t>
            </w:r>
          </w:p>
        </w:tc>
      </w:tr>
      <w:tr w:rsidR="00D1153E" w:rsidTr="001701C2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населению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A2AEC" w:rsidRDefault="00D1153E" w:rsidP="001701C2">
            <w:pPr>
              <w:jc w:val="center"/>
              <w:rPr>
                <w:sz w:val="20"/>
              </w:rPr>
            </w:pPr>
            <w:r w:rsidRPr="003A2AEC">
              <w:rPr>
                <w:sz w:val="20"/>
              </w:rPr>
              <w:t>561,53</w:t>
            </w:r>
          </w:p>
        </w:tc>
      </w:tr>
      <w:tr w:rsidR="00D1153E" w:rsidTr="001701C2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бюджетным потребителям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</w:p>
        </w:tc>
        <w:tc>
          <w:tcPr>
            <w:tcW w:w="5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A2AEC" w:rsidRDefault="00D1153E" w:rsidP="001701C2">
            <w:pPr>
              <w:jc w:val="center"/>
              <w:rPr>
                <w:sz w:val="20"/>
              </w:rPr>
            </w:pPr>
            <w:r w:rsidRPr="003A2AEC">
              <w:rPr>
                <w:sz w:val="20"/>
              </w:rPr>
              <w:t>-</w:t>
            </w:r>
          </w:p>
        </w:tc>
      </w:tr>
      <w:tr w:rsidR="00D1153E" w:rsidTr="001701C2"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прочим потребителям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5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A2AEC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2AEC">
              <w:rPr>
                <w:sz w:val="20"/>
              </w:rPr>
              <w:t>197,75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3. Мероприятия производственной программы</w:t>
            </w:r>
          </w:p>
        </w:tc>
      </w:tr>
      <w:tr w:rsidR="00D1153E" w:rsidTr="001701C2">
        <w:trPr>
          <w:trHeight w:val="1166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Наименование мероприятий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Дата реализации 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53E" w:rsidRPr="00380195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80195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</w:tr>
      <w:tr w:rsidR="00D1153E" w:rsidTr="001701C2">
        <w:trPr>
          <w:trHeight w:val="1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lastRenderedPageBreak/>
              <w:t>Расходы на захоронение ТКО (затраты оператора по обращению с ТКО)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248 300,837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Tr="001701C2">
        <w:trPr>
          <w:trHeight w:val="42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208 332,316</w:t>
            </w:r>
          </w:p>
        </w:tc>
      </w:tr>
      <w:tr w:rsidR="00D1153E" w:rsidTr="001701C2">
        <w:trPr>
          <w:trHeight w:val="4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189 917,002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382,730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18 032,584</w:t>
            </w:r>
          </w:p>
        </w:tc>
      </w:tr>
      <w:tr w:rsidR="00D1153E" w:rsidTr="001701C2">
        <w:trPr>
          <w:trHeight w:val="3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920,766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-</w:t>
            </w:r>
          </w:p>
        </w:tc>
      </w:tr>
      <w:tr w:rsidR="00D1153E" w:rsidTr="001701C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center"/>
              <w:rPr>
                <w:color w:val="000000"/>
                <w:sz w:val="20"/>
              </w:rPr>
            </w:pPr>
            <w:r w:rsidRPr="003038E4">
              <w:rPr>
                <w:color w:val="000000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3038E4" w:rsidRDefault="00D1153E" w:rsidP="001701C2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457 553,918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D1153E" w:rsidTr="001701C2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 изм.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2017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</w:tr>
      <w:tr w:rsidR="00D1153E" w:rsidTr="001701C2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F35F62" w:rsidRDefault="00D1153E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F35F62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D45C0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D45C0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D45C0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D1153E" w:rsidTr="001701C2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F35F62" w:rsidRDefault="00D1153E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F35F62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</w:t>
            </w:r>
            <w:r>
              <w:rPr>
                <w:sz w:val="20"/>
              </w:rPr>
              <w:t>К</w:t>
            </w:r>
            <w:r w:rsidRPr="00F35F62">
              <w:rPr>
                <w:sz w:val="20"/>
              </w:rPr>
              <w:t>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Всего сумма, тыс. руб.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Pr="00901703" w:rsidRDefault="00D1153E" w:rsidP="001701C2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457 553,918</w:t>
            </w:r>
          </w:p>
        </w:tc>
      </w:tr>
      <w:tr w:rsidR="00D1153E" w:rsidTr="001701C2"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Default="00D1153E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2017 год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Объем утилизированных отходов, тыс. куб. м.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1153E" w:rsidTr="001701C2">
        <w:tc>
          <w:tcPr>
            <w:tcW w:w="7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3E" w:rsidRDefault="00D1153E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3E" w:rsidRPr="009F1B16" w:rsidRDefault="00D1153E" w:rsidP="001701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757129" w:rsidRPr="00CB74A6" w:rsidRDefault="00CB74A6" w:rsidP="00CB74A6">
      <w:pPr>
        <w:ind w:firstLine="720"/>
        <w:jc w:val="right"/>
        <w:rPr>
          <w:szCs w:val="28"/>
        </w:rPr>
      </w:pPr>
      <w:r w:rsidRPr="00CB74A6">
        <w:rPr>
          <w:szCs w:val="28"/>
        </w:rPr>
        <w:t>».</w:t>
      </w:r>
    </w:p>
    <w:sectPr w:rsidR="00757129" w:rsidRPr="00CB74A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355" w:rsidRDefault="00521355">
      <w:r>
        <w:separator/>
      </w:r>
    </w:p>
  </w:endnote>
  <w:endnote w:type="continuationSeparator" w:id="0">
    <w:p w:rsidR="00521355" w:rsidRDefault="005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355" w:rsidRDefault="00521355">
      <w:r>
        <w:separator/>
      </w:r>
    </w:p>
  </w:footnote>
  <w:footnote w:type="continuationSeparator" w:id="0">
    <w:p w:rsidR="00521355" w:rsidRDefault="0052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FD442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13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5CE5">
      <w:rPr>
        <w:rStyle w:val="a9"/>
        <w:noProof/>
      </w:rPr>
      <w:t>6</w:t>
    </w:r>
    <w:r>
      <w:rPr>
        <w:rStyle w:val="a9"/>
      </w:rPr>
      <w:fldChar w:fldCharType="end"/>
    </w:r>
  </w:p>
  <w:p w:rsidR="00521355" w:rsidRDefault="005213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5" w:rsidRDefault="00B247D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355" w:rsidRPr="00E52B15" w:rsidRDefault="00521355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1355" w:rsidRPr="00561114" w:rsidRDefault="00521355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21355" w:rsidRPr="00561114" w:rsidRDefault="00521355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521355" w:rsidRPr="000F7B5C" w:rsidRDefault="00521355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521355" w:rsidRPr="000F7B5C" w:rsidRDefault="00521355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521355" w:rsidRDefault="00521355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521355" w:rsidRDefault="00521355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521355" w:rsidRPr="002B6128" w:rsidRDefault="00521355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521355" w:rsidRDefault="00521355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521355" w:rsidRPr="001772E6" w:rsidRDefault="00521355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521355" w:rsidRDefault="00521355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521355" w:rsidRPr="00E52B15" w:rsidRDefault="00521355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1355" w:rsidRPr="00561114" w:rsidRDefault="00521355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21355" w:rsidRPr="00561114" w:rsidRDefault="00521355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521355" w:rsidRPr="000F7B5C" w:rsidRDefault="00521355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521355" w:rsidRPr="000F7B5C" w:rsidRDefault="00521355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521355" w:rsidRDefault="00521355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521355" w:rsidRDefault="00521355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521355" w:rsidRPr="002B6128" w:rsidRDefault="00521355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521355" w:rsidRDefault="00521355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521355" w:rsidRPr="001772E6" w:rsidRDefault="00521355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521355" w:rsidRDefault="00521355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7CC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D87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7A2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93D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195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50A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5FC7"/>
    <w:rsid w:val="004E687B"/>
    <w:rsid w:val="004F036C"/>
    <w:rsid w:val="004F2231"/>
    <w:rsid w:val="004F3351"/>
    <w:rsid w:val="004F35E3"/>
    <w:rsid w:val="004F3F38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5CB"/>
    <w:rsid w:val="00566A1B"/>
    <w:rsid w:val="00566C77"/>
    <w:rsid w:val="00567431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954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DAC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CBF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204D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4382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330"/>
    <w:rsid w:val="00B176ED"/>
    <w:rsid w:val="00B179E2"/>
    <w:rsid w:val="00B17DFB"/>
    <w:rsid w:val="00B206F4"/>
    <w:rsid w:val="00B2136E"/>
    <w:rsid w:val="00B213AA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C00A0"/>
    <w:rsid w:val="00BC07BA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72F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B74A6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53E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5C01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B4E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1FF7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5A7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5CE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6AB7C-E776-48F7-B908-BF57A666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37</TotalTime>
  <Pages>6</Pages>
  <Words>1155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27</cp:revision>
  <cp:lastPrinted>2019-06-28T11:38:00Z</cp:lastPrinted>
  <dcterms:created xsi:type="dcterms:W3CDTF">2018-12-10T12:40:00Z</dcterms:created>
  <dcterms:modified xsi:type="dcterms:W3CDTF">2019-06-28T11:38:00Z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