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60124" w:rsidP="004A291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A2916">
              <w:t>22.07.2019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60124" w:rsidP="00C836C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836C0">
              <w:t>26/3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460124" w:rsidP="009309F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C6394">
              <w:t xml:space="preserve">О внесении изменений </w:t>
            </w:r>
            <w:r w:rsidR="009309F9" w:rsidRPr="009309F9">
              <w:t xml:space="preserve">в решение региональной службы по тарифам Нижегородской области </w:t>
            </w:r>
            <w:r w:rsidR="009309F9">
              <w:br/>
            </w:r>
            <w:r w:rsidR="009309F9" w:rsidRPr="009309F9">
              <w:t xml:space="preserve">от 7 декабря 2017 г. № 63/20 «Об установлении ОБЩЕСТВУ С ОГРАНИЧЕННОЙ ОТВЕТСТВЕННОСТЬЮ «БОР ИНВЕСТ», </w:t>
            </w:r>
            <w:r w:rsidR="009309F9">
              <w:br/>
            </w:r>
            <w:r w:rsidR="009309F9" w:rsidRPr="009309F9">
              <w:t>г. Бор Нижегородской области, тарифов на горячую воду, поставляемую потребителям Нижегородской области с использованием закрытой системы горячего водоснабжения»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96E4D" w:rsidRDefault="00396E4D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7C6394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  <w:bookmarkStart w:id="2" w:name="_GoBack"/>
      <w:bookmarkEnd w:id="2"/>
    </w:p>
    <w:p w:rsidR="00396E4D" w:rsidRDefault="00396E4D" w:rsidP="007C6394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0C26A2" w:rsidRDefault="009309F9" w:rsidP="000C26A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</w:t>
      </w:r>
      <w:r w:rsidR="000C26A2">
        <w:rPr>
          <w:szCs w:val="28"/>
        </w:rPr>
        <w:t xml:space="preserve">и на основании рассмотрения </w:t>
      </w:r>
      <w:r w:rsidR="000C26A2" w:rsidRPr="008F60EE">
        <w:rPr>
          <w:szCs w:val="28"/>
        </w:rPr>
        <w:t xml:space="preserve">материалов, представленных ОБЩЕСТВОМ С ОГРАНИЧЕННОЙ ОТВЕТСТВЕННОСТЬЮ «БОР ИНВЕСТ» </w:t>
      </w:r>
      <w:r w:rsidR="000C26A2" w:rsidRPr="008F60EE">
        <w:rPr>
          <w:szCs w:val="28"/>
        </w:rPr>
        <w:br/>
        <w:t>(ИНН 5246041888), г. Бор Нижегородской области,</w:t>
      </w:r>
      <w:r w:rsidR="000C26A2">
        <w:rPr>
          <w:bCs/>
          <w:szCs w:val="28"/>
        </w:rPr>
        <w:t xml:space="preserve"> </w:t>
      </w:r>
      <w:r w:rsidR="000C26A2">
        <w:rPr>
          <w:szCs w:val="28"/>
        </w:rPr>
        <w:t xml:space="preserve">экспертного заключения </w:t>
      </w:r>
      <w:r w:rsidR="000C26A2" w:rsidRPr="00032075">
        <w:rPr>
          <w:szCs w:val="28"/>
        </w:rPr>
        <w:t>рег. № в-</w:t>
      </w:r>
      <w:r w:rsidR="00032075">
        <w:rPr>
          <w:szCs w:val="28"/>
        </w:rPr>
        <w:t xml:space="preserve">196 </w:t>
      </w:r>
      <w:r w:rsidR="00032075" w:rsidRPr="00563C6E">
        <w:t xml:space="preserve">от 15 июля 2019 </w:t>
      </w:r>
      <w:r w:rsidR="000C26A2">
        <w:rPr>
          <w:szCs w:val="28"/>
        </w:rPr>
        <w:t>г.:</w:t>
      </w:r>
    </w:p>
    <w:p w:rsidR="009309F9" w:rsidRDefault="008F60EE" w:rsidP="009309F9">
      <w:pPr>
        <w:spacing w:line="276" w:lineRule="auto"/>
        <w:ind w:firstLine="720"/>
        <w:jc w:val="both"/>
        <w:rPr>
          <w:b/>
          <w:szCs w:val="28"/>
        </w:rPr>
      </w:pPr>
      <w:r>
        <w:rPr>
          <w:b/>
          <w:bCs/>
          <w:szCs w:val="28"/>
        </w:rPr>
        <w:t>1.</w:t>
      </w:r>
      <w:r>
        <w:rPr>
          <w:szCs w:val="28"/>
        </w:rPr>
        <w:t xml:space="preserve"> </w:t>
      </w:r>
      <w:r w:rsidR="009309F9" w:rsidRPr="00EE4166">
        <w:rPr>
          <w:szCs w:val="28"/>
        </w:rPr>
        <w:t xml:space="preserve">Внести в </w:t>
      </w:r>
      <w:hyperlink r:id="rId10" w:history="1">
        <w:r w:rsidR="009309F9" w:rsidRPr="00EE4166">
          <w:rPr>
            <w:szCs w:val="28"/>
          </w:rPr>
          <w:t>решение</w:t>
        </w:r>
      </w:hyperlink>
      <w:r w:rsidR="009309F9" w:rsidRPr="00EE4166">
        <w:rPr>
          <w:szCs w:val="28"/>
        </w:rPr>
        <w:t xml:space="preserve"> региональной службы по тарифам Нижегородской области от 7 декабря 201</w:t>
      </w:r>
      <w:r w:rsidR="009309F9">
        <w:rPr>
          <w:szCs w:val="28"/>
        </w:rPr>
        <w:t>7 г. № 63/20 «</w:t>
      </w:r>
      <w:r w:rsidR="009309F9" w:rsidRPr="00EE4166">
        <w:rPr>
          <w:szCs w:val="28"/>
        </w:rPr>
        <w:t>Об установлении ОБЩЕСТВУ С</w:t>
      </w:r>
      <w:r w:rsidR="009309F9">
        <w:rPr>
          <w:szCs w:val="28"/>
        </w:rPr>
        <w:t xml:space="preserve"> ОГРАНИЧЕННОЙ ОТВЕТСТВЕННОСТЬЮ «</w:t>
      </w:r>
      <w:r w:rsidR="009309F9" w:rsidRPr="00EE4166">
        <w:rPr>
          <w:szCs w:val="28"/>
        </w:rPr>
        <w:t>БОР ИНВЕСТ</w:t>
      </w:r>
      <w:r w:rsidR="009309F9">
        <w:rPr>
          <w:szCs w:val="28"/>
        </w:rPr>
        <w:t>»</w:t>
      </w:r>
      <w:r w:rsidR="009309F9" w:rsidRPr="00EE4166">
        <w:rPr>
          <w:szCs w:val="28"/>
        </w:rPr>
        <w:t>, г. Бор Нижегородской области, тарифов на горячую воду, поставляемую потребителям Нижегородской области с использованием закрытой системы горячего водоснабжения</w:t>
      </w:r>
      <w:r w:rsidR="009309F9">
        <w:rPr>
          <w:szCs w:val="28"/>
        </w:rPr>
        <w:t>»</w:t>
      </w:r>
      <w:r w:rsidR="009309F9" w:rsidRPr="00EE4166">
        <w:rPr>
          <w:szCs w:val="28"/>
        </w:rPr>
        <w:t xml:space="preserve"> следующие изменения:</w:t>
      </w:r>
    </w:p>
    <w:p w:rsidR="009309F9" w:rsidRPr="009309F9" w:rsidRDefault="009309F9" w:rsidP="009309F9">
      <w:pPr>
        <w:spacing w:line="276" w:lineRule="auto"/>
        <w:jc w:val="both"/>
        <w:rPr>
          <w:b/>
          <w:szCs w:val="28"/>
        </w:rPr>
      </w:pPr>
      <w:r w:rsidRPr="007C2D6B">
        <w:rPr>
          <w:b/>
          <w:i/>
          <w:szCs w:val="28"/>
        </w:rPr>
        <w:t>1.1.</w:t>
      </w:r>
      <w:r>
        <w:rPr>
          <w:szCs w:val="28"/>
        </w:rPr>
        <w:t xml:space="preserve"> Таблицу пункта 1 решения изложить в следующей редакции:</w:t>
      </w:r>
    </w:p>
    <w:p w:rsidR="009309F9" w:rsidRDefault="009309F9" w:rsidP="009309F9">
      <w:pPr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402"/>
        <w:gridCol w:w="1276"/>
        <w:gridCol w:w="2126"/>
        <w:gridCol w:w="2410"/>
      </w:tblGrid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Тариф на горячую воду,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16"/>
                <w:szCs w:val="16"/>
                <w:vertAlign w:val="sub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(одноставочный),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тепловую энергию (одноставочный), руб./Гкал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ind w:right="57"/>
              <w:jc w:val="center"/>
              <w:rPr>
                <w:b/>
                <w:bCs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F9" w:rsidRDefault="009309F9" w:rsidP="007A1D93">
            <w:pPr>
              <w:ind w:right="57"/>
              <w:jc w:val="both"/>
              <w:rPr>
                <w:b/>
                <w:bCs/>
                <w:sz w:val="20"/>
                <w:highlight w:val="cyan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На территории г. Бор Нижегородской области (от котельной по ул. Задолье, д. 65К)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22,23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2941,89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23,90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3135,12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23,90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3135,12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25,05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3240,94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25,05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3240,94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26,09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3277,06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F9" w:rsidRDefault="009309F9" w:rsidP="007A1D93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9309F9" w:rsidTr="007A1D93">
        <w:trPr>
          <w:trHeight w:val="2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1.9.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1.10.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1.11.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1.12.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ind w:right="57"/>
              <w:jc w:val="center"/>
              <w:rPr>
                <w:b/>
                <w:bCs/>
                <w:sz w:val="16"/>
                <w:szCs w:val="16"/>
                <w:highlight w:val="cyan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9F9" w:rsidRDefault="009309F9" w:rsidP="007A1D93">
            <w:pPr>
              <w:ind w:right="57"/>
              <w:jc w:val="both"/>
              <w:rPr>
                <w:b/>
                <w:bCs/>
                <w:sz w:val="20"/>
                <w:highlight w:val="cyan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На территории р.п. </w:t>
            </w:r>
            <w:r>
              <w:rPr>
                <w:sz w:val="20"/>
                <w:lang w:eastAsia="en-US"/>
              </w:rPr>
              <w:t xml:space="preserve"> </w:t>
            </w:r>
            <w:r>
              <w:rPr>
                <w:b/>
                <w:bCs/>
                <w:sz w:val="20"/>
                <w:lang w:eastAsia="en-US"/>
              </w:rPr>
              <w:t>Воскресенское Нижегородской области (от котельной пер. Больничный, д. 1)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49,79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2741,42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50,49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2948,31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50,49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2948,31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50,97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3058,10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50,97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3058,10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52,52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3179,43</w:t>
            </w:r>
          </w:p>
        </w:tc>
      </w:tr>
      <w:tr w:rsidR="009309F9" w:rsidTr="007A1D9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F9" w:rsidRDefault="009309F9" w:rsidP="007A1D93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9309F9" w:rsidTr="007A1D93">
        <w:trPr>
          <w:trHeight w:val="2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9309F9" w:rsidTr="007A1D93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2.12.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9F9" w:rsidRDefault="009309F9" w:rsidP="007A1D9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</w:tbl>
    <w:p w:rsidR="009309F9" w:rsidRPr="007C2D6B" w:rsidRDefault="009309F9" w:rsidP="009309F9">
      <w:pPr>
        <w:spacing w:line="276" w:lineRule="auto"/>
        <w:jc w:val="right"/>
        <w:rPr>
          <w:szCs w:val="28"/>
        </w:rPr>
      </w:pPr>
      <w:r w:rsidRPr="007C2D6B">
        <w:rPr>
          <w:szCs w:val="28"/>
        </w:rPr>
        <w:t>».</w:t>
      </w:r>
    </w:p>
    <w:p w:rsidR="009309F9" w:rsidRDefault="009309F9" w:rsidP="009309F9">
      <w:pPr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>1</w:t>
      </w:r>
      <w:r w:rsidRPr="007C2D6B">
        <w:rPr>
          <w:b/>
          <w:i/>
          <w:szCs w:val="28"/>
        </w:rPr>
        <w:t xml:space="preserve">.2. </w:t>
      </w:r>
      <w:r>
        <w:rPr>
          <w:szCs w:val="28"/>
        </w:rPr>
        <w:t>В пункте 2 решения слова «согласно Приложениям 1 – 3» заменить словами «согласно Приложениям 1, 2».</w:t>
      </w:r>
    </w:p>
    <w:p w:rsidR="009309F9" w:rsidRDefault="009309F9" w:rsidP="009309F9">
      <w:pPr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>1</w:t>
      </w:r>
      <w:r w:rsidRPr="007C2D6B">
        <w:rPr>
          <w:b/>
          <w:i/>
          <w:szCs w:val="28"/>
        </w:rPr>
        <w:t xml:space="preserve">.3. </w:t>
      </w:r>
      <w:r>
        <w:rPr>
          <w:szCs w:val="28"/>
        </w:rPr>
        <w:t>Приложение 1 к решению исключить.</w:t>
      </w:r>
    </w:p>
    <w:p w:rsidR="009309F9" w:rsidRPr="007C2D6B" w:rsidRDefault="009309F9" w:rsidP="009309F9">
      <w:pPr>
        <w:spacing w:line="276" w:lineRule="auto"/>
        <w:jc w:val="both"/>
        <w:rPr>
          <w:szCs w:val="28"/>
        </w:rPr>
      </w:pPr>
      <w:r>
        <w:rPr>
          <w:b/>
          <w:i/>
          <w:szCs w:val="28"/>
        </w:rPr>
        <w:t>1</w:t>
      </w:r>
      <w:r w:rsidRPr="007C2D6B">
        <w:rPr>
          <w:b/>
          <w:i/>
          <w:szCs w:val="28"/>
        </w:rPr>
        <w:t>.4.</w:t>
      </w:r>
      <w:r>
        <w:rPr>
          <w:szCs w:val="28"/>
        </w:rPr>
        <w:t xml:space="preserve"> Приложения 2 и 3 к решению считать соответственно Приложениями 1 и 2 к решению.</w:t>
      </w:r>
    </w:p>
    <w:p w:rsidR="00396E4D" w:rsidRDefault="000C26A2" w:rsidP="009309F9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0C26A2">
        <w:rPr>
          <w:b/>
          <w:szCs w:val="28"/>
        </w:rPr>
        <w:t>2</w:t>
      </w:r>
      <w:r w:rsidR="00A01221" w:rsidRPr="000C26A2">
        <w:rPr>
          <w:b/>
          <w:szCs w:val="28"/>
        </w:rPr>
        <w:t>.</w:t>
      </w:r>
      <w:r w:rsidR="00A01221" w:rsidRPr="000C26A2">
        <w:rPr>
          <w:szCs w:val="28"/>
        </w:rPr>
        <w:t xml:space="preserve"> </w:t>
      </w:r>
      <w:r w:rsidR="00396E4D" w:rsidRPr="000C26A2">
        <w:rPr>
          <w:szCs w:val="28"/>
        </w:rPr>
        <w:t xml:space="preserve">Настоящее решение вступает в силу </w:t>
      </w:r>
      <w:r w:rsidR="0034428E" w:rsidRPr="008F60EE">
        <w:rPr>
          <w:szCs w:val="28"/>
        </w:rPr>
        <w:t>с 1 августа 2019 г</w:t>
      </w:r>
      <w:r w:rsidR="00396E4D" w:rsidRPr="008F60EE">
        <w:rPr>
          <w:szCs w:val="28"/>
        </w:rPr>
        <w:t>.</w:t>
      </w:r>
    </w:p>
    <w:p w:rsidR="00A01221" w:rsidRPr="00A01221" w:rsidRDefault="00396E4D" w:rsidP="0034428E">
      <w:pPr>
        <w:tabs>
          <w:tab w:val="right" w:pos="9779"/>
        </w:tabs>
        <w:ind w:firstLine="720"/>
        <w:jc w:val="both"/>
        <w:rPr>
          <w:szCs w:val="28"/>
        </w:rPr>
      </w:pPr>
      <w:r>
        <w:rPr>
          <w:szCs w:val="28"/>
        </w:rPr>
        <w:tab/>
      </w:r>
    </w:p>
    <w:p w:rsidR="000A5B5A" w:rsidRDefault="000A5B5A" w:rsidP="0034428E">
      <w:pPr>
        <w:ind w:firstLine="709"/>
        <w:jc w:val="both"/>
        <w:rPr>
          <w:szCs w:val="28"/>
        </w:rPr>
      </w:pPr>
    </w:p>
    <w:p w:rsidR="007D3F68" w:rsidRDefault="007D3F68" w:rsidP="0034428E">
      <w:pPr>
        <w:tabs>
          <w:tab w:val="left" w:pos="1897"/>
        </w:tabs>
        <w:rPr>
          <w:szCs w:val="28"/>
        </w:rPr>
      </w:pPr>
    </w:p>
    <w:p w:rsidR="00A01221" w:rsidRDefault="004A2916" w:rsidP="00905B8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741B4C">
        <w:rPr>
          <w:szCs w:val="28"/>
        </w:rPr>
        <w:t xml:space="preserve">       М.В.Румш</w:t>
      </w:r>
    </w:p>
    <w:sectPr w:rsidR="00A01221" w:rsidSect="00B425F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1E" w:rsidRDefault="003C2B1E">
      <w:r>
        <w:separator/>
      </w:r>
    </w:p>
  </w:endnote>
  <w:endnote w:type="continuationSeparator" w:id="0">
    <w:p w:rsidR="003C2B1E" w:rsidRDefault="003C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1E" w:rsidRDefault="003C2B1E">
      <w:r>
        <w:separator/>
      </w:r>
    </w:p>
  </w:footnote>
  <w:footnote w:type="continuationSeparator" w:id="0">
    <w:p w:rsidR="003C2B1E" w:rsidRDefault="003C2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6012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6012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836C0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43359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A8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07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5B5A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6A2"/>
    <w:rsid w:val="000C2769"/>
    <w:rsid w:val="000C3164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1F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110D"/>
    <w:rsid w:val="00124906"/>
    <w:rsid w:val="001249F9"/>
    <w:rsid w:val="00124BC6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52B6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26E0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BC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3C7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CC6"/>
    <w:rsid w:val="00337EF9"/>
    <w:rsid w:val="003400C4"/>
    <w:rsid w:val="00341818"/>
    <w:rsid w:val="0034258D"/>
    <w:rsid w:val="00342ECE"/>
    <w:rsid w:val="003436A2"/>
    <w:rsid w:val="003436B4"/>
    <w:rsid w:val="0034428E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6E4D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2B1E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1C7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17E72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590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124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29B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916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687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16C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208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1F76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4C8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18E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850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2919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1B4C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2D6B"/>
    <w:rsid w:val="007C3AFD"/>
    <w:rsid w:val="007C46C9"/>
    <w:rsid w:val="007C4D91"/>
    <w:rsid w:val="007C52B1"/>
    <w:rsid w:val="007C57D9"/>
    <w:rsid w:val="007C5BA1"/>
    <w:rsid w:val="007C6394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6691"/>
    <w:rsid w:val="008B7673"/>
    <w:rsid w:val="008C0670"/>
    <w:rsid w:val="008C06BF"/>
    <w:rsid w:val="008C1644"/>
    <w:rsid w:val="008C2DC1"/>
    <w:rsid w:val="008C4B35"/>
    <w:rsid w:val="008C4DD2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0EE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09F9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7704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0BE9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17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030"/>
    <w:rsid w:val="009F534B"/>
    <w:rsid w:val="009F5C8E"/>
    <w:rsid w:val="009F69F0"/>
    <w:rsid w:val="00A000E4"/>
    <w:rsid w:val="00A0048D"/>
    <w:rsid w:val="00A00CF5"/>
    <w:rsid w:val="00A00E54"/>
    <w:rsid w:val="00A01221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52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1F5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5F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4A8A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6C0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8E9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4B2"/>
    <w:rsid w:val="00D03708"/>
    <w:rsid w:val="00D04B35"/>
    <w:rsid w:val="00D055BF"/>
    <w:rsid w:val="00D05CAE"/>
    <w:rsid w:val="00D06590"/>
    <w:rsid w:val="00D10DBC"/>
    <w:rsid w:val="00D11684"/>
    <w:rsid w:val="00D1196F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83C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3F36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E72F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325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1E7B"/>
    <w:rsid w:val="00EE22F5"/>
    <w:rsid w:val="00EE35F4"/>
    <w:rsid w:val="00EE4166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7E6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20F3568560017272D0B3EAAFF040EBC02254339D8FD80772C8A92B69B0586F4529769A6D754AA7143E3067443C73DDEF9U1EDO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08usr\AppData\Local\Microsoft\Windows\INetCache\Content.Outlook\2X4L4DEJ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</TotalTime>
  <Pages>2</Pages>
  <Words>562</Words>
  <Characters>2815</Characters>
  <Application>Microsoft Office Word</Application>
  <DocSecurity>0</DocSecurity>
  <Lines>312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7</cp:revision>
  <cp:lastPrinted>2019-07-18T06:46:00Z</cp:lastPrinted>
  <dcterms:created xsi:type="dcterms:W3CDTF">2019-07-11T07:49:00Z</dcterms:created>
  <dcterms:modified xsi:type="dcterms:W3CDTF">2019-07-19T05:52:00Z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