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FD4425" w:rsidP="0070039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00399">
              <w:t>26</w:t>
            </w:r>
            <w:r w:rsidR="00BB50CF">
              <w:t>.0</w:t>
            </w:r>
            <w:r w:rsidR="00700399">
              <w:t>7</w:t>
            </w:r>
            <w:r w:rsidR="00BB50CF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FD4425" w:rsidP="00244C1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244C15">
              <w:t>27/3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D4425" w:rsidP="0070039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6342DE" w:rsidRPr="006342DE">
              <w:t xml:space="preserve">О внесении </w:t>
            </w:r>
            <w:r w:rsidR="00BB50CF">
              <w:t xml:space="preserve">изменения в решение </w:t>
            </w:r>
            <w:r w:rsidR="00BB50CF" w:rsidRPr="00BB50CF">
              <w:t xml:space="preserve">региональной службы по тарифам Нижегородской области </w:t>
            </w:r>
            <w:r w:rsidR="00BB50CF">
              <w:br/>
            </w:r>
            <w:r w:rsidR="00BB50CF" w:rsidRPr="00BB50CF">
              <w:t xml:space="preserve">от </w:t>
            </w:r>
            <w:r w:rsidR="00700399">
              <w:t>2 июля 2019 г. № 23/2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1558" w:rsidRPr="00700399" w:rsidRDefault="003B1558" w:rsidP="003B1558">
      <w:pPr>
        <w:tabs>
          <w:tab w:val="left" w:pos="1897"/>
        </w:tabs>
        <w:rPr>
          <w:szCs w:val="28"/>
        </w:rPr>
      </w:pPr>
    </w:p>
    <w:p w:rsidR="00DE3AA8" w:rsidRPr="00700399" w:rsidRDefault="00DE3AA8" w:rsidP="00BB50CF">
      <w:pPr>
        <w:tabs>
          <w:tab w:val="left" w:pos="1897"/>
        </w:tabs>
        <w:jc w:val="center"/>
        <w:rPr>
          <w:szCs w:val="28"/>
        </w:rPr>
      </w:pPr>
      <w:bookmarkStart w:id="2" w:name="_GoBack"/>
      <w:bookmarkEnd w:id="2"/>
    </w:p>
    <w:p w:rsidR="007263E4" w:rsidRPr="00700399" w:rsidRDefault="007263E4" w:rsidP="003B1558">
      <w:pPr>
        <w:tabs>
          <w:tab w:val="left" w:pos="1897"/>
        </w:tabs>
        <w:jc w:val="center"/>
        <w:rPr>
          <w:szCs w:val="28"/>
        </w:rPr>
      </w:pPr>
    </w:p>
    <w:p w:rsidR="007A156A" w:rsidRPr="006342DE" w:rsidRDefault="00F73C89" w:rsidP="006342DE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F37F9C">
        <w:rPr>
          <w:szCs w:val="28"/>
        </w:rPr>
        <w:t xml:space="preserve">В </w:t>
      </w:r>
      <w:r w:rsidR="00AA772C" w:rsidRPr="00F37F9C">
        <w:rPr>
          <w:szCs w:val="28"/>
        </w:rPr>
        <w:t xml:space="preserve">целях </w:t>
      </w:r>
      <w:r w:rsidR="00BB50CF">
        <w:rPr>
          <w:szCs w:val="28"/>
        </w:rPr>
        <w:t>исправления технической ошибки</w:t>
      </w:r>
      <w:r w:rsidR="007A156A" w:rsidRPr="00F37F9C">
        <w:rPr>
          <w:szCs w:val="28"/>
        </w:rPr>
        <w:t>:</w:t>
      </w:r>
    </w:p>
    <w:p w:rsidR="00F73C89" w:rsidRPr="00D1440B" w:rsidRDefault="007A156A" w:rsidP="00700399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AA772C">
        <w:rPr>
          <w:b/>
          <w:szCs w:val="28"/>
        </w:rPr>
        <w:t>1.</w:t>
      </w:r>
      <w:r w:rsidRPr="00AA772C">
        <w:rPr>
          <w:szCs w:val="28"/>
        </w:rPr>
        <w:t xml:space="preserve"> </w:t>
      </w:r>
      <w:r w:rsidR="00F73C89" w:rsidRPr="00D1440B">
        <w:rPr>
          <w:szCs w:val="28"/>
        </w:rPr>
        <w:t xml:space="preserve">Внести </w:t>
      </w:r>
      <w:r w:rsidR="00F73C89" w:rsidRPr="00D1440B">
        <w:rPr>
          <w:bCs/>
          <w:szCs w:val="28"/>
        </w:rPr>
        <w:t xml:space="preserve">в решение </w:t>
      </w:r>
      <w:r w:rsidR="00F73C89" w:rsidRPr="00D1440B">
        <w:rPr>
          <w:szCs w:val="28"/>
        </w:rPr>
        <w:t xml:space="preserve">региональной службы по тарифам Нижегородской области от </w:t>
      </w:r>
      <w:r w:rsidR="00BB50CF">
        <w:rPr>
          <w:szCs w:val="28"/>
        </w:rPr>
        <w:t>2</w:t>
      </w:r>
      <w:r w:rsidR="00700399">
        <w:rPr>
          <w:szCs w:val="28"/>
        </w:rPr>
        <w:t xml:space="preserve"> июля</w:t>
      </w:r>
      <w:r w:rsidR="00BB50CF">
        <w:rPr>
          <w:szCs w:val="28"/>
        </w:rPr>
        <w:t xml:space="preserve"> 201</w:t>
      </w:r>
      <w:r w:rsidR="00700399">
        <w:rPr>
          <w:szCs w:val="28"/>
        </w:rPr>
        <w:t>9</w:t>
      </w:r>
      <w:r w:rsidR="00BB50CF">
        <w:rPr>
          <w:szCs w:val="28"/>
        </w:rPr>
        <w:t xml:space="preserve"> г. № </w:t>
      </w:r>
      <w:r w:rsidR="00700399">
        <w:rPr>
          <w:szCs w:val="28"/>
        </w:rPr>
        <w:t>23/2</w:t>
      </w:r>
      <w:r w:rsidR="00BB50CF">
        <w:rPr>
          <w:szCs w:val="28"/>
        </w:rPr>
        <w:t xml:space="preserve"> «</w:t>
      </w:r>
      <w:r w:rsidR="00700399" w:rsidRPr="00984208">
        <w:rPr>
          <w:noProof/>
        </w:rPr>
        <w:t>Об установлении платы за технологическое присоединение по индивидуальному проекту объекта капитального строительства</w:t>
      </w:r>
      <w:r w:rsidR="00700399">
        <w:rPr>
          <w:noProof/>
        </w:rPr>
        <w:t xml:space="preserve">  </w:t>
      </w:r>
      <w:r w:rsidR="00700399" w:rsidRPr="00857F4D">
        <w:rPr>
          <w:noProof/>
        </w:rPr>
        <w:t xml:space="preserve">ОБЩЕСТВА С ОГРАНИЧЕННОЙ ОТВЕТСТВЕННОСТЬЮ </w:t>
      </w:r>
      <w:r w:rsidR="00700399">
        <w:rPr>
          <w:noProof/>
        </w:rPr>
        <w:br/>
      </w:r>
      <w:r w:rsidR="00700399" w:rsidRPr="00857F4D">
        <w:rPr>
          <w:noProof/>
        </w:rPr>
        <w:t>«</w:t>
      </w:r>
      <w:r w:rsidR="00700399" w:rsidRPr="00015556">
        <w:rPr>
          <w:noProof/>
        </w:rPr>
        <w:t>ИН ПАРК – НИЖНИЙ НОВГОРОД</w:t>
      </w:r>
      <w:r w:rsidR="00700399" w:rsidRPr="00857F4D">
        <w:rPr>
          <w:noProof/>
        </w:rPr>
        <w:t>»</w:t>
      </w:r>
      <w:r w:rsidR="00700399">
        <w:rPr>
          <w:noProof/>
        </w:rPr>
        <w:t xml:space="preserve"> (ИНН </w:t>
      </w:r>
      <w:r w:rsidR="00700399" w:rsidRPr="00015556">
        <w:rPr>
          <w:noProof/>
        </w:rPr>
        <w:t>5257155735</w:t>
      </w:r>
      <w:r w:rsidR="00700399">
        <w:rPr>
          <w:noProof/>
        </w:rPr>
        <w:t>)</w:t>
      </w:r>
      <w:r w:rsidR="00700399" w:rsidRPr="00857F4D">
        <w:rPr>
          <w:noProof/>
        </w:rPr>
        <w:t>, г. Нижний Новгород</w:t>
      </w:r>
      <w:r w:rsidR="00700399" w:rsidRPr="00984208">
        <w:rPr>
          <w:noProof/>
        </w:rPr>
        <w:t xml:space="preserve">, </w:t>
      </w:r>
      <w:r w:rsidR="00700399">
        <w:rPr>
          <w:noProof/>
        </w:rPr>
        <w:br/>
      </w:r>
      <w:r w:rsidR="00700399" w:rsidRPr="00984208">
        <w:rPr>
          <w:noProof/>
        </w:rPr>
        <w:t>к газораспределительным сетям ПУБЛИЧНОГО АКЦИОНЕРНОГО</w:t>
      </w:r>
      <w:r w:rsidR="00700399">
        <w:rPr>
          <w:noProof/>
        </w:rPr>
        <w:t xml:space="preserve"> ОБЩЕСТВА «ГАЗПРОМ  ГАЗОРАСПРЕДЕЛЕНИЕ НИЖНИЙ</w:t>
      </w:r>
      <w:r w:rsidR="00700399">
        <w:rPr>
          <w:szCs w:val="28"/>
        </w:rPr>
        <w:t xml:space="preserve"> </w:t>
      </w:r>
      <w:r w:rsidR="00700399">
        <w:rPr>
          <w:noProof/>
        </w:rPr>
        <w:t>НОВГОРОД» (ИНН 5200000102), г</w:t>
      </w:r>
      <w:r w:rsidR="00700399" w:rsidRPr="00AD4E1B">
        <w:rPr>
          <w:noProof/>
        </w:rPr>
        <w:t>. Нижний Новгород</w:t>
      </w:r>
      <w:r w:rsidR="00700399">
        <w:rPr>
          <w:noProof/>
        </w:rPr>
        <w:t xml:space="preserve">» изменение, </w:t>
      </w:r>
      <w:r w:rsidR="00700399" w:rsidRPr="00700399">
        <w:rPr>
          <w:szCs w:val="28"/>
        </w:rPr>
        <w:t>заменив в</w:t>
      </w:r>
      <w:r w:rsidR="00700399">
        <w:rPr>
          <w:szCs w:val="28"/>
        </w:rPr>
        <w:t xml:space="preserve"> строке 5 таблицы пункта 1 решения цифры «3</w:t>
      </w:r>
      <w:r w:rsidR="00700399" w:rsidRPr="00700399">
        <w:rPr>
          <w:szCs w:val="28"/>
        </w:rPr>
        <w:t xml:space="preserve">66,62» </w:t>
      </w:r>
      <w:r w:rsidR="00700399">
        <w:rPr>
          <w:szCs w:val="28"/>
        </w:rPr>
        <w:t>цифрами</w:t>
      </w:r>
      <w:r w:rsidR="00700399" w:rsidRPr="00700399">
        <w:rPr>
          <w:szCs w:val="28"/>
        </w:rPr>
        <w:t xml:space="preserve"> «366,32».</w:t>
      </w:r>
      <w:r w:rsidR="00F73C89" w:rsidRPr="00D1440B">
        <w:rPr>
          <w:szCs w:val="28"/>
        </w:rPr>
        <w:t xml:space="preserve">                                                                                                   </w:t>
      </w:r>
    </w:p>
    <w:p w:rsidR="007A156A" w:rsidRPr="007A156A" w:rsidRDefault="007A156A" w:rsidP="00F73C89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A156A">
        <w:rPr>
          <w:b/>
          <w:szCs w:val="28"/>
        </w:rPr>
        <w:t xml:space="preserve">2. </w:t>
      </w:r>
      <w:r w:rsidRPr="007A156A">
        <w:rPr>
          <w:szCs w:val="28"/>
        </w:rPr>
        <w:t xml:space="preserve">Настоящее решение вступает в силу </w:t>
      </w:r>
      <w:r w:rsidR="00BB50CF">
        <w:rPr>
          <w:szCs w:val="28"/>
        </w:rPr>
        <w:t xml:space="preserve">со дня его принятия и распространяется на правоотношения, возникшие </w:t>
      </w:r>
      <w:r w:rsidR="00700399">
        <w:rPr>
          <w:szCs w:val="28"/>
        </w:rPr>
        <w:t>со 2</w:t>
      </w:r>
      <w:r w:rsidRPr="007A156A">
        <w:rPr>
          <w:szCs w:val="28"/>
        </w:rPr>
        <w:t xml:space="preserve"> </w:t>
      </w:r>
      <w:r w:rsidR="00700399">
        <w:rPr>
          <w:szCs w:val="28"/>
        </w:rPr>
        <w:t>июля</w:t>
      </w:r>
      <w:r w:rsidRPr="007A156A">
        <w:rPr>
          <w:szCs w:val="28"/>
        </w:rPr>
        <w:t xml:space="preserve"> 2019 г.</w:t>
      </w:r>
    </w:p>
    <w:p w:rsidR="007F5F74" w:rsidRDefault="00BB50CF" w:rsidP="00E2353D">
      <w:pPr>
        <w:tabs>
          <w:tab w:val="left" w:pos="1897"/>
        </w:tabs>
        <w:spacing w:line="276" w:lineRule="auto"/>
        <w:rPr>
          <w:szCs w:val="28"/>
        </w:rPr>
      </w:pPr>
      <w:r>
        <w:rPr>
          <w:b/>
          <w:bCs/>
          <w:szCs w:val="28"/>
        </w:rPr>
        <w:br/>
      </w:r>
    </w:p>
    <w:p w:rsidR="006342DE" w:rsidRPr="00E2353D" w:rsidRDefault="006342DE" w:rsidP="00E2353D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700399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C64A41">
        <w:rPr>
          <w:szCs w:val="28"/>
        </w:rPr>
        <w:t>уководител</w:t>
      </w:r>
      <w:r>
        <w:rPr>
          <w:szCs w:val="28"/>
        </w:rPr>
        <w:t>я</w:t>
      </w:r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r>
        <w:rPr>
          <w:szCs w:val="28"/>
        </w:rPr>
        <w:t xml:space="preserve">       М.В.Румш</w:t>
      </w:r>
    </w:p>
    <w:sectPr w:rsidR="00FC2361" w:rsidRPr="00FC2361" w:rsidSect="0078231E">
      <w:type w:val="continuous"/>
      <w:pgSz w:w="11906" w:h="16838" w:code="9"/>
      <w:pgMar w:top="1134" w:right="709" w:bottom="851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C89" w:rsidRDefault="00F73C89">
      <w:r>
        <w:separator/>
      </w:r>
    </w:p>
  </w:endnote>
  <w:endnote w:type="continuationSeparator" w:id="0">
    <w:p w:rsidR="00F73C89" w:rsidRDefault="00F7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C89" w:rsidRDefault="00F73C89">
      <w:r>
        <w:separator/>
      </w:r>
    </w:p>
  </w:footnote>
  <w:footnote w:type="continuationSeparator" w:id="0">
    <w:p w:rsidR="00F73C89" w:rsidRDefault="00F73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89" w:rsidRDefault="00F73C8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3C89" w:rsidRDefault="00F73C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89" w:rsidRDefault="00F73C8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00399">
      <w:rPr>
        <w:rStyle w:val="a9"/>
        <w:noProof/>
      </w:rPr>
      <w:t>2</w:t>
    </w:r>
    <w:r>
      <w:rPr>
        <w:rStyle w:val="a9"/>
      </w:rPr>
      <w:fldChar w:fldCharType="end"/>
    </w:r>
  </w:p>
  <w:p w:rsidR="00F73C89" w:rsidRDefault="00F73C8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89" w:rsidRDefault="00F73C8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B380C15" wp14:editId="5034357B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DF47DD5" wp14:editId="278C3F87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3C89" w:rsidRPr="00E52B15" w:rsidRDefault="00F73C89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6A95F26E" wp14:editId="1582609F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F73C89" w:rsidRPr="00561114" w:rsidRDefault="00F73C89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F73C89" w:rsidRPr="00561114" w:rsidRDefault="00F73C89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F73C89" w:rsidRPr="000F7B5C" w:rsidRDefault="00F73C89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F73C89" w:rsidRPr="000F7B5C" w:rsidRDefault="00F73C89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F73C89" w:rsidRDefault="00F73C89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F73C89" w:rsidRDefault="00F73C89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F73C89" w:rsidRPr="002B6128" w:rsidRDefault="00F73C89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F73C89" w:rsidRDefault="00F73C89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F73C89" w:rsidRPr="001772E6" w:rsidRDefault="00F73C89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F73C89" w:rsidRDefault="00F73C8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F73C89" w:rsidRPr="00E52B15" w:rsidRDefault="00F73C89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6A95F26E" wp14:editId="1582609F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73C89" w:rsidRPr="00561114" w:rsidRDefault="00F73C89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F73C89" w:rsidRPr="00561114" w:rsidRDefault="00F73C89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F73C89" w:rsidRPr="000F7B5C" w:rsidRDefault="00F73C89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F73C89" w:rsidRPr="000F7B5C" w:rsidRDefault="00F73C89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F73C89" w:rsidRDefault="00F73C89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F73C89" w:rsidRDefault="00F73C89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F73C89" w:rsidRPr="002B6128" w:rsidRDefault="00F73C89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F73C89" w:rsidRDefault="00F73C89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F73C89" w:rsidRPr="001772E6" w:rsidRDefault="00F73C89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F73C89" w:rsidRDefault="00F73C8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CD6"/>
    <w:multiLevelType w:val="hybridMultilevel"/>
    <w:tmpl w:val="97AA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60F"/>
    <w:multiLevelType w:val="multilevel"/>
    <w:tmpl w:val="4B183E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03FA3628"/>
    <w:multiLevelType w:val="hybridMultilevel"/>
    <w:tmpl w:val="2D465C82"/>
    <w:lvl w:ilvl="0" w:tplc="14FEDCE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BD626E"/>
    <w:multiLevelType w:val="hybridMultilevel"/>
    <w:tmpl w:val="BBB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A21D0"/>
    <w:multiLevelType w:val="hybridMultilevel"/>
    <w:tmpl w:val="231C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70804"/>
    <w:multiLevelType w:val="multilevel"/>
    <w:tmpl w:val="76B0C9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6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74521FE"/>
    <w:multiLevelType w:val="hybridMultilevel"/>
    <w:tmpl w:val="6600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377A1"/>
    <w:multiLevelType w:val="multilevel"/>
    <w:tmpl w:val="64A80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9">
    <w:nsid w:val="7CE64761"/>
    <w:multiLevelType w:val="multilevel"/>
    <w:tmpl w:val="40EAD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4"/>
  </w:num>
  <w:num w:numId="10">
    <w:abstractNumId w:val="9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34A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096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D75"/>
    <w:rsid w:val="00071D2C"/>
    <w:rsid w:val="00071F83"/>
    <w:rsid w:val="0007221F"/>
    <w:rsid w:val="0007340B"/>
    <w:rsid w:val="00073CCD"/>
    <w:rsid w:val="00073FF7"/>
    <w:rsid w:val="0007435F"/>
    <w:rsid w:val="00075372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5E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5D7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A22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E55"/>
    <w:rsid w:val="00183255"/>
    <w:rsid w:val="001835BC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506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75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4C15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491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330"/>
    <w:rsid w:val="002B50C4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2CFE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3FC3"/>
    <w:rsid w:val="00375072"/>
    <w:rsid w:val="00375674"/>
    <w:rsid w:val="00376D0F"/>
    <w:rsid w:val="00376D53"/>
    <w:rsid w:val="003804EB"/>
    <w:rsid w:val="00380B65"/>
    <w:rsid w:val="00381446"/>
    <w:rsid w:val="00381526"/>
    <w:rsid w:val="003823EF"/>
    <w:rsid w:val="00382EF6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4F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58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0AA0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28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E0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230C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7C6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0A"/>
    <w:rsid w:val="0051619C"/>
    <w:rsid w:val="00517B4B"/>
    <w:rsid w:val="00517F3A"/>
    <w:rsid w:val="00521355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222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5E4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49BB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7B3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2DE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1AE7"/>
    <w:rsid w:val="00642EA3"/>
    <w:rsid w:val="006432A9"/>
    <w:rsid w:val="006447A3"/>
    <w:rsid w:val="006448FC"/>
    <w:rsid w:val="00644ACF"/>
    <w:rsid w:val="00645216"/>
    <w:rsid w:val="006452F5"/>
    <w:rsid w:val="0065006D"/>
    <w:rsid w:val="006502FF"/>
    <w:rsid w:val="00650E58"/>
    <w:rsid w:val="00651C85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27D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85C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40F"/>
    <w:rsid w:val="006D07CC"/>
    <w:rsid w:val="006D08E2"/>
    <w:rsid w:val="006D0CCA"/>
    <w:rsid w:val="006D1174"/>
    <w:rsid w:val="006D3C48"/>
    <w:rsid w:val="006D4D49"/>
    <w:rsid w:val="006D4E2D"/>
    <w:rsid w:val="006D66C9"/>
    <w:rsid w:val="006D7163"/>
    <w:rsid w:val="006D769E"/>
    <w:rsid w:val="006E115C"/>
    <w:rsid w:val="006E1311"/>
    <w:rsid w:val="006E1F7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399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6CC9"/>
    <w:rsid w:val="00757129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231E"/>
    <w:rsid w:val="00783E38"/>
    <w:rsid w:val="007844F2"/>
    <w:rsid w:val="007845C8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4C43"/>
    <w:rsid w:val="0079541F"/>
    <w:rsid w:val="00796091"/>
    <w:rsid w:val="007976A0"/>
    <w:rsid w:val="00797DB5"/>
    <w:rsid w:val="00797F52"/>
    <w:rsid w:val="007A0CE5"/>
    <w:rsid w:val="007A0D59"/>
    <w:rsid w:val="007A156A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0C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4FA3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F74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09A5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90D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19D"/>
    <w:rsid w:val="00897004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5DA"/>
    <w:rsid w:val="008D06D6"/>
    <w:rsid w:val="008D13B2"/>
    <w:rsid w:val="008D1B72"/>
    <w:rsid w:val="008D1C56"/>
    <w:rsid w:val="008D2169"/>
    <w:rsid w:val="008D2520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0F75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DD1"/>
    <w:rsid w:val="0090073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C03"/>
    <w:rsid w:val="00914863"/>
    <w:rsid w:val="009157BA"/>
    <w:rsid w:val="0091584B"/>
    <w:rsid w:val="00915A1D"/>
    <w:rsid w:val="00915EE4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57A90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555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1F2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519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1C32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C1E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073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645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72C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78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6AD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38F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BE4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091"/>
    <w:rsid w:val="00BB0327"/>
    <w:rsid w:val="00BB1498"/>
    <w:rsid w:val="00BB2F1A"/>
    <w:rsid w:val="00BB3AE8"/>
    <w:rsid w:val="00BB50CF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4FC2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D77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01B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6FF"/>
    <w:rsid w:val="00D13750"/>
    <w:rsid w:val="00D1440B"/>
    <w:rsid w:val="00D150D3"/>
    <w:rsid w:val="00D154BE"/>
    <w:rsid w:val="00D15555"/>
    <w:rsid w:val="00D16F74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950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8700E"/>
    <w:rsid w:val="00D8729E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0622"/>
    <w:rsid w:val="00DA127C"/>
    <w:rsid w:val="00DA255A"/>
    <w:rsid w:val="00DA32AF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F2B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AA8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56F"/>
    <w:rsid w:val="00E16B31"/>
    <w:rsid w:val="00E17B46"/>
    <w:rsid w:val="00E20938"/>
    <w:rsid w:val="00E2353D"/>
    <w:rsid w:val="00E246D1"/>
    <w:rsid w:val="00E24AE5"/>
    <w:rsid w:val="00E26BE7"/>
    <w:rsid w:val="00E27A76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37B45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4F9D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37F9C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8C5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6F33"/>
    <w:rsid w:val="00F676A3"/>
    <w:rsid w:val="00F7006B"/>
    <w:rsid w:val="00F70099"/>
    <w:rsid w:val="00F71056"/>
    <w:rsid w:val="00F71854"/>
    <w:rsid w:val="00F71AB8"/>
    <w:rsid w:val="00F737FA"/>
    <w:rsid w:val="00F73C89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D7C"/>
    <w:rsid w:val="00F85ECB"/>
    <w:rsid w:val="00F86DAE"/>
    <w:rsid w:val="00F87513"/>
    <w:rsid w:val="00F87A8B"/>
    <w:rsid w:val="00F87B90"/>
    <w:rsid w:val="00F87F20"/>
    <w:rsid w:val="00F902FA"/>
    <w:rsid w:val="00F91354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425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3A969-7967-4624-A746-7DB7620F9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61</TotalTime>
  <Pages>1</Pages>
  <Words>119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10</cp:revision>
  <cp:lastPrinted>2019-01-29T07:21:00Z</cp:lastPrinted>
  <dcterms:created xsi:type="dcterms:W3CDTF">2018-12-10T08:03:00Z</dcterms:created>
  <dcterms:modified xsi:type="dcterms:W3CDTF">2019-07-24T12:02:00Z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