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C1057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C1057F">
              <w:t>16</w:t>
            </w:r>
            <w:r w:rsidR="000137AE">
              <w:t>.</w:t>
            </w:r>
            <w:r w:rsidR="00C1057F">
              <w:t>08</w:t>
            </w:r>
            <w:r w:rsidR="000137AE">
              <w:t>.201</w:t>
            </w:r>
            <w:r w:rsidR="00C1057F">
              <w:t>9</w:t>
            </w:r>
            <w:r w:rsidR="000137AE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650CDA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650CDA">
              <w:t>31</w:t>
            </w:r>
            <w:r w:rsidR="00650CDA">
              <w:rPr>
                <w:lang w:val="en-US"/>
              </w:rPr>
              <w:t>/2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93E8B" w:rsidP="00C1057F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8068B0" w:rsidRPr="008068B0">
              <w:t xml:space="preserve"> </w:t>
            </w:r>
            <w:r w:rsidR="00FF12B2" w:rsidRPr="00FF12B2">
              <w:t xml:space="preserve">Об установлении </w:t>
            </w:r>
            <w:r w:rsidR="00AC1AAB">
              <w:t>та</w:t>
            </w:r>
            <w:r w:rsidR="00FF12B2" w:rsidRPr="00FF12B2">
              <w:t xml:space="preserve">рифов </w:t>
            </w:r>
            <w:r w:rsidR="00AC1AAB" w:rsidRPr="00AC1AAB">
              <w:t xml:space="preserve">на услуги по передаче тепловой энергии через тепловые сети </w:t>
            </w:r>
            <w:r w:rsidR="005E79D2" w:rsidRPr="005E79D2">
              <w:t>ОБЩЕСТВ</w:t>
            </w:r>
            <w:r w:rsidR="005E79D2">
              <w:t>А</w:t>
            </w:r>
            <w:r w:rsidR="005E79D2" w:rsidRPr="005E79D2">
              <w:t xml:space="preserve"> С ОГРАНИЧЕННОЙ ОТВЕТСТВЕННОСТЬЮ «</w:t>
            </w:r>
            <w:r w:rsidR="00C1057F" w:rsidRPr="00C1057F">
              <w:t>КАПИТАЛЪ</w:t>
            </w:r>
            <w:r w:rsidR="005E79D2" w:rsidRPr="005E79D2">
              <w:t>»</w:t>
            </w:r>
            <w:r w:rsidR="00C1057F">
              <w:t xml:space="preserve">              </w:t>
            </w:r>
            <w:r w:rsidR="00AC1AAB" w:rsidRPr="00AC1AAB">
              <w:t xml:space="preserve"> (ИНН  </w:t>
            </w:r>
            <w:r w:rsidR="00C1057F" w:rsidRPr="00C1057F">
              <w:t>5244031891</w:t>
            </w:r>
            <w:r w:rsidR="00AC1AAB" w:rsidRPr="00AC1AAB">
              <w:t>),</w:t>
            </w:r>
            <w:r w:rsidR="00C1057F" w:rsidRPr="00C1057F">
              <w:t xml:space="preserve"> п. Совхозный Балахнинского муниципального района Нижегородской области</w:t>
            </w:r>
            <w:r w:rsidR="00AC1AAB" w:rsidRPr="00AC1AAB">
              <w:t xml:space="preserve">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F0E2A" w:rsidRDefault="00DF0E2A" w:rsidP="00DD2C81">
      <w:pPr>
        <w:tabs>
          <w:tab w:val="left" w:pos="1897"/>
        </w:tabs>
        <w:jc w:val="center"/>
        <w:rPr>
          <w:bCs/>
          <w:szCs w:val="28"/>
        </w:rPr>
      </w:pPr>
    </w:p>
    <w:p w:rsidR="00FB1AD8" w:rsidRDefault="00FB1AD8" w:rsidP="00C1057F">
      <w:pPr>
        <w:autoSpaceDE w:val="0"/>
        <w:autoSpaceDN w:val="0"/>
        <w:adjustRightInd w:val="0"/>
        <w:spacing w:line="276" w:lineRule="auto"/>
        <w:jc w:val="center"/>
        <w:rPr>
          <w:szCs w:val="28"/>
        </w:rPr>
      </w:pPr>
    </w:p>
    <w:p w:rsidR="00920F6D" w:rsidRPr="00740FF7" w:rsidRDefault="00920F6D" w:rsidP="00740FF7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FF12B2" w:rsidRPr="00FF12B2" w:rsidRDefault="00FF12B2" w:rsidP="00FF12B2">
      <w:pPr>
        <w:pStyle w:val="ac"/>
        <w:spacing w:line="276" w:lineRule="auto"/>
        <w:ind w:firstLine="709"/>
      </w:pPr>
      <w:proofErr w:type="gramStart"/>
      <w:r w:rsidRPr="00FF12B2">
        <w:t xml:space="preserve">В соответствии с Федеральным законом от 27 июля 2010 г. № 190-ФЗ                     «О теплоснабжении», постановлением Правительства Российской Федерации </w:t>
      </w:r>
      <w:r w:rsidRPr="00FF12B2">
        <w:br/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="005E79D2">
        <w:t>ОБЩЕСТВОМ</w:t>
      </w:r>
      <w:r w:rsidR="005E79D2" w:rsidRPr="005E79D2">
        <w:t xml:space="preserve"> С ОГРАНИЧЕННОЙ ОТВЕТСТВ</w:t>
      </w:r>
      <w:r w:rsidR="005E79D2">
        <w:t>ЕННОСТЬЮ «</w:t>
      </w:r>
      <w:r w:rsidR="00C1057F" w:rsidRPr="00C1057F">
        <w:t>КАПИТАЛЪ</w:t>
      </w:r>
      <w:r w:rsidR="005E79D2">
        <w:t>»</w:t>
      </w:r>
      <w:r w:rsidR="00AC1AAB" w:rsidRPr="00FF12B2">
        <w:t xml:space="preserve"> (ИНН </w:t>
      </w:r>
      <w:r w:rsidR="00C1057F" w:rsidRPr="00C1057F">
        <w:t>5244031891</w:t>
      </w:r>
      <w:r w:rsidR="00AC1AAB" w:rsidRPr="00FF12B2">
        <w:t xml:space="preserve">), </w:t>
      </w:r>
      <w:r w:rsidR="00C1057F" w:rsidRPr="00C1057F">
        <w:t xml:space="preserve">п. Совхозный </w:t>
      </w:r>
      <w:proofErr w:type="spellStart"/>
      <w:r w:rsidR="00C1057F" w:rsidRPr="00C1057F">
        <w:t>Балахнинского</w:t>
      </w:r>
      <w:proofErr w:type="spellEnd"/>
      <w:r w:rsidR="00C1057F" w:rsidRPr="00C1057F">
        <w:t xml:space="preserve"> муниципального района Нижегородской области</w:t>
      </w:r>
      <w:r w:rsidRPr="00FF12B2">
        <w:t xml:space="preserve">, экспертного заключения </w:t>
      </w:r>
      <w:r w:rsidR="00AC1AAB">
        <w:br/>
      </w:r>
      <w:r w:rsidRPr="00850337">
        <w:t>рег. № в-</w:t>
      </w:r>
      <w:r w:rsidR="003F3B75">
        <w:t>225</w:t>
      </w:r>
      <w:r w:rsidR="00AC1AAB" w:rsidRPr="00C3245D">
        <w:t xml:space="preserve"> </w:t>
      </w:r>
      <w:r w:rsidRPr="00C3245D">
        <w:t>от</w:t>
      </w:r>
      <w:r w:rsidR="003F3B75">
        <w:t xml:space="preserve"> 9 августа</w:t>
      </w:r>
      <w:r w:rsidRPr="00C3245D">
        <w:t xml:space="preserve"> </w:t>
      </w:r>
      <w:r w:rsidR="00C1057F">
        <w:t>2019</w:t>
      </w:r>
      <w:r w:rsidRPr="00FF12B2">
        <w:t xml:space="preserve"> г.:</w:t>
      </w:r>
      <w:proofErr w:type="gramEnd"/>
    </w:p>
    <w:p w:rsidR="005E79D2" w:rsidRDefault="005E79D2" w:rsidP="005E79D2">
      <w:pPr>
        <w:pStyle w:val="ac"/>
        <w:spacing w:line="276" w:lineRule="auto"/>
        <w:ind w:firstLine="709"/>
      </w:pPr>
      <w:r>
        <w:rPr>
          <w:b/>
        </w:rPr>
        <w:t>1.</w:t>
      </w:r>
      <w:r>
        <w:t xml:space="preserve"> </w:t>
      </w:r>
      <w:proofErr w:type="gramStart"/>
      <w:r>
        <w:t xml:space="preserve">При установлении тарифов на услуги по передаче тепловой энергии через тепловые сети </w:t>
      </w:r>
      <w:r w:rsidR="00B33A6D" w:rsidRPr="00B33A6D">
        <w:t>ОБЩЕСТВА С ОГРАНИЧЕННОЙ ОТВЕТСТВЕННОСТЬЮ</w:t>
      </w:r>
      <w:proofErr w:type="gramEnd"/>
      <w:r w:rsidR="00B33A6D" w:rsidRPr="00B33A6D">
        <w:t xml:space="preserve"> «КАПИТАЛЪ» (ИНН 5244031891), п. Совхозный </w:t>
      </w:r>
      <w:proofErr w:type="spellStart"/>
      <w:r w:rsidR="00B33A6D" w:rsidRPr="00B33A6D">
        <w:t>Балахнинского</w:t>
      </w:r>
      <w:proofErr w:type="spellEnd"/>
      <w:r w:rsidR="00B33A6D" w:rsidRPr="00B33A6D">
        <w:t xml:space="preserve"> муниципального района Нижегородской области</w:t>
      </w:r>
      <w:r>
        <w:t>, применять метод экономически обоснованных расходов (затрат).</w:t>
      </w:r>
    </w:p>
    <w:p w:rsidR="005E79D2" w:rsidRDefault="005E79D2" w:rsidP="005E79D2">
      <w:pPr>
        <w:pStyle w:val="ac"/>
        <w:spacing w:line="276" w:lineRule="auto"/>
        <w:ind w:firstLine="709"/>
        <w:rPr>
          <w:bCs/>
        </w:rPr>
      </w:pPr>
      <w:r>
        <w:rPr>
          <w:b/>
        </w:rPr>
        <w:t>2.</w:t>
      </w:r>
      <w:r>
        <w:t xml:space="preserve"> Установить </w:t>
      </w:r>
      <w:r>
        <w:rPr>
          <w:b/>
        </w:rPr>
        <w:t>тарифы на услуги по передаче тепловой энергии</w:t>
      </w:r>
      <w:r>
        <w:t xml:space="preserve"> через тепловые сети ОБЩЕСТВА</w:t>
      </w:r>
      <w:r w:rsidRPr="005E79D2">
        <w:t xml:space="preserve"> С ОГРАНИЧЕННОЙ ОТВЕТСТВ</w:t>
      </w:r>
      <w:r>
        <w:t xml:space="preserve">ЕННОСТЬЮ </w:t>
      </w:r>
      <w:r w:rsidR="00C1057F" w:rsidRPr="00C1057F">
        <w:t xml:space="preserve">«КАПИТАЛЪ» (ИНН 5244031891), п. </w:t>
      </w:r>
      <w:proofErr w:type="gramStart"/>
      <w:r w:rsidR="00C1057F" w:rsidRPr="00C1057F">
        <w:t>Совхозный</w:t>
      </w:r>
      <w:proofErr w:type="gramEnd"/>
      <w:r w:rsidR="00C1057F" w:rsidRPr="00C1057F">
        <w:t xml:space="preserve"> </w:t>
      </w:r>
      <w:proofErr w:type="spellStart"/>
      <w:r w:rsidR="00C1057F" w:rsidRPr="00C1057F">
        <w:t>Балахнинского</w:t>
      </w:r>
      <w:proofErr w:type="spellEnd"/>
      <w:r w:rsidR="00C1057F" w:rsidRPr="00C1057F">
        <w:t xml:space="preserve"> муниципального района Нижегородской области</w:t>
      </w:r>
      <w:r>
        <w:rPr>
          <w:bCs/>
        </w:rPr>
        <w:t>,</w:t>
      </w:r>
      <w:r>
        <w:t xml:space="preserve"> </w:t>
      </w:r>
      <w:r>
        <w:rPr>
          <w:bCs/>
        </w:rPr>
        <w:t>согласно Приложению.</w:t>
      </w:r>
    </w:p>
    <w:p w:rsidR="005E79D2" w:rsidRDefault="005E79D2" w:rsidP="005E79D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Cs w:val="28"/>
          <w:lang w:eastAsia="en-US"/>
        </w:rPr>
      </w:pPr>
      <w:r>
        <w:rPr>
          <w:b/>
          <w:szCs w:val="28"/>
        </w:rPr>
        <w:t>3.</w:t>
      </w:r>
      <w:r>
        <w:rPr>
          <w:szCs w:val="28"/>
        </w:rPr>
        <w:t xml:space="preserve"> </w:t>
      </w:r>
      <w:r>
        <w:t>ОБЩЕСТВО</w:t>
      </w:r>
      <w:r w:rsidRPr="005E79D2">
        <w:t xml:space="preserve"> С ОГРАНИЧЕННОЙ ОТВЕТСТВ</w:t>
      </w:r>
      <w:r>
        <w:t xml:space="preserve">ЕННОСТЬЮ </w:t>
      </w:r>
      <w:r w:rsidR="00B33A6D" w:rsidRPr="00B33A6D">
        <w:t xml:space="preserve">КАПИТАЛЪ» (ИНН 5244031891), п. Совхозный </w:t>
      </w:r>
      <w:proofErr w:type="spellStart"/>
      <w:r w:rsidR="00B33A6D" w:rsidRPr="00B33A6D">
        <w:t>Балахнинского</w:t>
      </w:r>
      <w:proofErr w:type="spellEnd"/>
      <w:r w:rsidR="00B33A6D" w:rsidRPr="00B33A6D">
        <w:t xml:space="preserve"> муниципального района Нижегородской области</w:t>
      </w:r>
      <w:r>
        <w:rPr>
          <w:rFonts w:eastAsiaTheme="minorHAnsi"/>
          <w:bCs/>
          <w:szCs w:val="28"/>
          <w:lang w:eastAsia="en-US"/>
        </w:rPr>
        <w:t xml:space="preserve">, </w:t>
      </w:r>
      <w:r w:rsidRPr="009B55DF">
        <w:rPr>
          <w:rFonts w:eastAsiaTheme="minorHAnsi"/>
          <w:szCs w:val="28"/>
          <w:lang w:eastAsia="en-US"/>
        </w:rPr>
        <w:t xml:space="preserve">применяет </w:t>
      </w:r>
      <w:r w:rsidRPr="009B55DF">
        <w:rPr>
          <w:szCs w:val="28"/>
        </w:rPr>
        <w:t xml:space="preserve">упрощенную систему налогообложения и не является плательщиком НДС в соответствии со </w:t>
      </w:r>
      <w:hyperlink r:id="rId10" w:history="1">
        <w:r w:rsidRPr="009B55DF">
          <w:rPr>
            <w:rStyle w:val="a7"/>
            <w:iCs/>
            <w:szCs w:val="28"/>
          </w:rPr>
          <w:t xml:space="preserve">ст. </w:t>
        </w:r>
        <w:r w:rsidRPr="009B55DF">
          <w:rPr>
            <w:rStyle w:val="a7"/>
            <w:szCs w:val="28"/>
          </w:rPr>
          <w:t>346</w:t>
        </w:r>
        <w:r w:rsidRPr="009B55DF">
          <w:rPr>
            <w:rStyle w:val="a7"/>
            <w:szCs w:val="28"/>
            <w:vertAlign w:val="superscript"/>
          </w:rPr>
          <w:t>11</w:t>
        </w:r>
        <w:r w:rsidRPr="009B55DF">
          <w:rPr>
            <w:rStyle w:val="a7"/>
            <w:szCs w:val="28"/>
          </w:rPr>
          <w:t xml:space="preserve"> главы 26</w:t>
        </w:r>
        <w:r w:rsidRPr="009B55DF">
          <w:rPr>
            <w:rStyle w:val="a7"/>
            <w:szCs w:val="28"/>
            <w:vertAlign w:val="superscript"/>
          </w:rPr>
          <w:t>2</w:t>
        </w:r>
        <w:r w:rsidRPr="009B55DF">
          <w:rPr>
            <w:rStyle w:val="a7"/>
            <w:szCs w:val="28"/>
          </w:rPr>
          <w:t xml:space="preserve"> </w:t>
        </w:r>
      </w:hyperlink>
      <w:r w:rsidRPr="009B55DF">
        <w:rPr>
          <w:szCs w:val="28"/>
        </w:rPr>
        <w:t>Налогового кодекса Российской Федерации</w:t>
      </w:r>
      <w:r w:rsidRPr="009B55DF">
        <w:rPr>
          <w:rFonts w:eastAsiaTheme="minorHAnsi"/>
          <w:szCs w:val="28"/>
          <w:lang w:eastAsia="en-US"/>
        </w:rPr>
        <w:t>.</w:t>
      </w:r>
    </w:p>
    <w:p w:rsidR="005E79D2" w:rsidRDefault="005E79D2" w:rsidP="005E79D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Cs/>
          <w:szCs w:val="28"/>
          <w:lang w:eastAsia="en-US"/>
        </w:rPr>
      </w:pPr>
      <w:r>
        <w:rPr>
          <w:rFonts w:eastAsiaTheme="minorHAnsi"/>
          <w:bCs/>
          <w:szCs w:val="28"/>
          <w:lang w:eastAsia="en-US"/>
        </w:rPr>
        <w:lastRenderedPageBreak/>
        <w:t xml:space="preserve"> Расходы, учтенные при формировании </w:t>
      </w:r>
      <w:hyperlink r:id="rId11" w:history="1">
        <w:r>
          <w:rPr>
            <w:rStyle w:val="a7"/>
            <w:rFonts w:eastAsiaTheme="minorHAnsi"/>
            <w:bCs/>
            <w:color w:val="000000" w:themeColor="text1"/>
            <w:szCs w:val="28"/>
            <w:lang w:eastAsia="en-US"/>
          </w:rPr>
          <w:t>тарифов</w:t>
        </w:r>
      </w:hyperlink>
      <w:r>
        <w:rPr>
          <w:rFonts w:eastAsiaTheme="minorHAnsi"/>
          <w:bCs/>
          <w:szCs w:val="28"/>
          <w:lang w:eastAsia="en-US"/>
        </w:rPr>
        <w:t>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272762" w:rsidRPr="00272762" w:rsidRDefault="00272762" w:rsidP="00272762">
      <w:pPr>
        <w:spacing w:line="276" w:lineRule="auto"/>
        <w:ind w:firstLine="709"/>
        <w:jc w:val="both"/>
        <w:rPr>
          <w:szCs w:val="28"/>
        </w:rPr>
      </w:pPr>
      <w:r w:rsidRPr="00272762">
        <w:rPr>
          <w:b/>
          <w:szCs w:val="28"/>
        </w:rPr>
        <w:t>4.</w:t>
      </w:r>
      <w:r w:rsidRPr="00272762">
        <w:rPr>
          <w:szCs w:val="28"/>
        </w:rPr>
        <w:t xml:space="preserve"> </w:t>
      </w:r>
      <w:proofErr w:type="gramStart"/>
      <w:r w:rsidRPr="00272762">
        <w:rPr>
          <w:szCs w:val="28"/>
        </w:rPr>
        <w:t xml:space="preserve">В связи с тем, что государственное регулирование услуг по передаче тепловой энергии через тепловые сети </w:t>
      </w:r>
      <w:r w:rsidR="0088634E" w:rsidRPr="0088634E">
        <w:rPr>
          <w:szCs w:val="28"/>
        </w:rPr>
        <w:t xml:space="preserve">ОБЩЕСТВА С ОГРАНИЧЕННОЙ ОТВЕТСТВЕННОСТЬЮ «КАПИТАЛЪ» (ИНН 5244031891), п. Совхозный </w:t>
      </w:r>
      <w:proofErr w:type="spellStart"/>
      <w:r w:rsidR="0088634E" w:rsidRPr="0088634E">
        <w:rPr>
          <w:szCs w:val="28"/>
        </w:rPr>
        <w:t>Балахнинского</w:t>
      </w:r>
      <w:proofErr w:type="spellEnd"/>
      <w:r w:rsidR="0088634E" w:rsidRPr="0088634E">
        <w:rPr>
          <w:szCs w:val="28"/>
        </w:rPr>
        <w:t xml:space="preserve"> муниципального района Нижегородской области</w:t>
      </w:r>
      <w:r w:rsidRPr="00272762">
        <w:rPr>
          <w:szCs w:val="28"/>
        </w:rPr>
        <w:t xml:space="preserve">, ранее не осуществлялось, и на основании </w:t>
      </w:r>
      <w:hyperlink r:id="rId12" w:history="1">
        <w:r w:rsidRPr="00272762">
          <w:rPr>
            <w:rStyle w:val="a7"/>
            <w:szCs w:val="28"/>
          </w:rPr>
          <w:t>пункта 7</w:t>
        </w:r>
      </w:hyperlink>
      <w:r w:rsidRPr="00272762">
        <w:rPr>
          <w:szCs w:val="28"/>
        </w:rPr>
        <w:t xml:space="preserve"> Правил регулирования цен (тарифов) в сфере теплоснабжения, утвержденных постановлением Правительства Российской Ф</w:t>
      </w:r>
      <w:r w:rsidR="0088634E">
        <w:rPr>
          <w:szCs w:val="28"/>
        </w:rPr>
        <w:t>едерации от 22 октября 2012 г. №</w:t>
      </w:r>
      <w:r w:rsidRPr="00272762">
        <w:rPr>
          <w:szCs w:val="28"/>
        </w:rPr>
        <w:t xml:space="preserve"> 1075, тарифы, установленные </w:t>
      </w:r>
      <w:r w:rsidR="0088634E" w:rsidRPr="0088634E">
        <w:rPr>
          <w:szCs w:val="28"/>
        </w:rPr>
        <w:t>пунктом 2</w:t>
      </w:r>
      <w:r w:rsidRPr="00272762">
        <w:rPr>
          <w:szCs w:val="28"/>
        </w:rPr>
        <w:t xml:space="preserve"> настоящего</w:t>
      </w:r>
      <w:proofErr w:type="gramEnd"/>
      <w:r w:rsidRPr="00272762">
        <w:rPr>
          <w:szCs w:val="28"/>
        </w:rPr>
        <w:t xml:space="preserve"> решения, действуют </w:t>
      </w:r>
      <w:r w:rsidR="0088634E" w:rsidRPr="0088634E">
        <w:rPr>
          <w:szCs w:val="28"/>
        </w:rPr>
        <w:t>с 1 се</w:t>
      </w:r>
      <w:r w:rsidR="00454503">
        <w:rPr>
          <w:szCs w:val="28"/>
        </w:rPr>
        <w:t>нтября 2019 г. по 31 декабря 2019</w:t>
      </w:r>
      <w:r w:rsidR="0088634E" w:rsidRPr="0088634E">
        <w:rPr>
          <w:szCs w:val="28"/>
        </w:rPr>
        <w:t xml:space="preserve"> г. включительно</w:t>
      </w:r>
      <w:r w:rsidR="0088634E">
        <w:rPr>
          <w:szCs w:val="28"/>
        </w:rPr>
        <w:t>.</w:t>
      </w:r>
    </w:p>
    <w:p w:rsidR="005E79D2" w:rsidRDefault="005E79D2" w:rsidP="005E79D2">
      <w:pPr>
        <w:spacing w:line="276" w:lineRule="auto"/>
        <w:ind w:firstLine="709"/>
        <w:jc w:val="both"/>
        <w:rPr>
          <w:szCs w:val="28"/>
        </w:rPr>
      </w:pPr>
    </w:p>
    <w:p w:rsidR="00D27F54" w:rsidRDefault="00D27F54" w:rsidP="005E79D2">
      <w:pPr>
        <w:spacing w:line="276" w:lineRule="auto"/>
        <w:ind w:firstLine="709"/>
        <w:jc w:val="both"/>
        <w:rPr>
          <w:szCs w:val="28"/>
        </w:rPr>
      </w:pPr>
    </w:p>
    <w:p w:rsidR="005E79D2" w:rsidRDefault="005E79D2" w:rsidP="005E79D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</w:p>
    <w:p w:rsidR="005E79D2" w:rsidRDefault="005E79D2" w:rsidP="005E79D2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</w:t>
      </w:r>
      <w:r w:rsidR="00B33A6D">
        <w:rPr>
          <w:szCs w:val="28"/>
        </w:rPr>
        <w:t>ель службы</w:t>
      </w:r>
      <w:r w:rsidR="00B33A6D">
        <w:rPr>
          <w:szCs w:val="28"/>
        </w:rPr>
        <w:tab/>
      </w:r>
      <w:r w:rsidR="00B33A6D">
        <w:rPr>
          <w:szCs w:val="28"/>
        </w:rPr>
        <w:tab/>
      </w:r>
      <w:r w:rsidR="00B33A6D">
        <w:rPr>
          <w:szCs w:val="28"/>
        </w:rPr>
        <w:tab/>
      </w:r>
      <w:r w:rsidR="00B33A6D">
        <w:rPr>
          <w:szCs w:val="28"/>
        </w:rPr>
        <w:tab/>
      </w:r>
      <w:r w:rsidR="00B33A6D">
        <w:rPr>
          <w:szCs w:val="28"/>
        </w:rPr>
        <w:tab/>
      </w:r>
      <w:r w:rsidR="00B33A6D">
        <w:rPr>
          <w:szCs w:val="28"/>
        </w:rPr>
        <w:tab/>
        <w:t xml:space="preserve">                      </w:t>
      </w:r>
      <w:proofErr w:type="spellStart"/>
      <w:r w:rsidR="00B33A6D">
        <w:rPr>
          <w:szCs w:val="28"/>
        </w:rPr>
        <w:t>Ю.Л.Алешина</w:t>
      </w:r>
      <w:proofErr w:type="spellEnd"/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5E79D2" w:rsidTr="005E79D2">
        <w:trPr>
          <w:trHeight w:val="1526"/>
        </w:trPr>
        <w:tc>
          <w:tcPr>
            <w:tcW w:w="4997" w:type="dxa"/>
          </w:tcPr>
          <w:p w:rsidR="005E79D2" w:rsidRDefault="005E79D2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  <w:hideMark/>
          </w:tcPr>
          <w:p w:rsidR="005E79D2" w:rsidRDefault="005E79D2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E79D2" w:rsidRDefault="005E79D2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E79D2" w:rsidRDefault="005E79D2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E79D2" w:rsidRDefault="005E79D2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E79D2" w:rsidRDefault="005E79D2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E79D2" w:rsidRDefault="005E79D2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E79D2" w:rsidRDefault="005E79D2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E79D2" w:rsidRDefault="005E79D2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E79D2" w:rsidRDefault="005E79D2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E79D2" w:rsidRDefault="005E79D2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E79D2" w:rsidRDefault="005E79D2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E79D2" w:rsidRDefault="005E79D2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E79D2" w:rsidRDefault="005E79D2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E79D2" w:rsidRDefault="005E79D2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E79D2" w:rsidRDefault="005E79D2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E79D2" w:rsidRDefault="005E79D2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E79D2" w:rsidRDefault="005E79D2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8634E" w:rsidRDefault="0088634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8634E" w:rsidRDefault="0088634E" w:rsidP="0088634E">
            <w:pPr>
              <w:tabs>
                <w:tab w:val="left" w:pos="1897"/>
              </w:tabs>
              <w:spacing w:line="276" w:lineRule="auto"/>
            </w:pPr>
          </w:p>
          <w:p w:rsidR="005E79D2" w:rsidRDefault="005E79D2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54503" w:rsidRDefault="00454503" w:rsidP="00454503">
            <w:pPr>
              <w:tabs>
                <w:tab w:val="left" w:pos="1897"/>
              </w:tabs>
              <w:spacing w:line="276" w:lineRule="auto"/>
            </w:pPr>
          </w:p>
          <w:p w:rsidR="005E79D2" w:rsidRDefault="005E79D2" w:rsidP="0088634E">
            <w:pPr>
              <w:tabs>
                <w:tab w:val="left" w:pos="1897"/>
              </w:tabs>
              <w:spacing w:line="276" w:lineRule="auto"/>
            </w:pPr>
          </w:p>
          <w:p w:rsidR="005E79D2" w:rsidRDefault="005E79D2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5E79D2" w:rsidRDefault="005E79D2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</w:p>
          <w:p w:rsidR="005E79D2" w:rsidRDefault="005E79D2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5E79D2" w:rsidRDefault="005E79D2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5E79D2" w:rsidRPr="00650CDA" w:rsidRDefault="00B33A6D" w:rsidP="005E79D2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>
              <w:t xml:space="preserve">от </w:t>
            </w:r>
            <w:r w:rsidR="0088634E">
              <w:t>16</w:t>
            </w:r>
            <w:r w:rsidR="003F3B75">
              <w:t xml:space="preserve"> августа </w:t>
            </w:r>
            <w:r w:rsidRPr="003F3B75">
              <w:t>2019</w:t>
            </w:r>
            <w:r w:rsidR="005E79D2" w:rsidRPr="003F3B75">
              <w:t xml:space="preserve"> г. №</w:t>
            </w:r>
            <w:r w:rsidR="005E79D2">
              <w:t xml:space="preserve"> </w:t>
            </w:r>
            <w:r w:rsidR="00650CDA">
              <w:rPr>
                <w:lang w:val="en-US"/>
              </w:rPr>
              <w:t>31/2</w:t>
            </w:r>
          </w:p>
          <w:p w:rsidR="009B55DF" w:rsidRDefault="009B55DF" w:rsidP="005E79D2">
            <w:pPr>
              <w:tabs>
                <w:tab w:val="left" w:pos="1897"/>
              </w:tabs>
              <w:jc w:val="center"/>
              <w:rPr>
                <w:lang w:val="en-US"/>
              </w:rPr>
            </w:pPr>
          </w:p>
        </w:tc>
      </w:tr>
    </w:tbl>
    <w:p w:rsidR="005E79D2" w:rsidRPr="00B33A6D" w:rsidRDefault="005E79D2" w:rsidP="00454503">
      <w:pPr>
        <w:pStyle w:val="ac"/>
        <w:jc w:val="center"/>
        <w:rPr>
          <w:b/>
          <w:noProof/>
        </w:rPr>
      </w:pPr>
      <w:r>
        <w:rPr>
          <w:b/>
        </w:rPr>
        <w:lastRenderedPageBreak/>
        <w:t xml:space="preserve">Тарифы на услуги по передаче тепловой энергии через тепловые сети </w:t>
      </w:r>
      <w:r w:rsidR="00B33A6D" w:rsidRPr="00B33A6D">
        <w:rPr>
          <w:b/>
          <w:noProof/>
        </w:rPr>
        <w:t>ОБЩЕСТВА С ОГРАНИЧЕННОЙ ОТВЕТСТВЕННОСТЬЮ «КАПИТАЛЪ» (ИНН 5244031891), п. Совхозный Балахнинского муниципального района Нижегородской области</w:t>
      </w:r>
    </w:p>
    <w:p w:rsidR="005E79D2" w:rsidRDefault="005E79D2" w:rsidP="005E79D2">
      <w:pPr>
        <w:spacing w:line="276" w:lineRule="auto"/>
        <w:jc w:val="center"/>
        <w:rPr>
          <w:szCs w:val="28"/>
        </w:rPr>
      </w:pPr>
    </w:p>
    <w:tbl>
      <w:tblPr>
        <w:tblW w:w="9639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394"/>
        <w:gridCol w:w="1560"/>
        <w:gridCol w:w="992"/>
        <w:gridCol w:w="2126"/>
      </w:tblGrid>
      <w:tr w:rsidR="00B33A6D" w:rsidRPr="00055D29" w:rsidTr="007D5867">
        <w:trPr>
          <w:trHeight w:val="182"/>
        </w:trPr>
        <w:tc>
          <w:tcPr>
            <w:tcW w:w="5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3A6D" w:rsidRPr="00B33A6D" w:rsidRDefault="00B33A6D" w:rsidP="00714AA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B33A6D"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B33A6D"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 w:rsidRPr="00B33A6D"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439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3A6D" w:rsidRDefault="00B33A6D" w:rsidP="00714AA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B33A6D">
              <w:rPr>
                <w:b/>
                <w:sz w:val="16"/>
                <w:szCs w:val="16"/>
                <w:lang w:eastAsia="en-US"/>
              </w:rPr>
              <w:t>Наименование</w:t>
            </w:r>
          </w:p>
          <w:p w:rsidR="00B33A6D" w:rsidRPr="00B33A6D" w:rsidRDefault="00B33A6D" w:rsidP="00B33A6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B33A6D">
              <w:rPr>
                <w:b/>
                <w:sz w:val="16"/>
                <w:szCs w:val="16"/>
                <w:lang w:eastAsia="en-US"/>
              </w:rPr>
              <w:t xml:space="preserve"> регулируемой организации</w:t>
            </w:r>
          </w:p>
        </w:tc>
        <w:tc>
          <w:tcPr>
            <w:tcW w:w="156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3A6D" w:rsidRPr="00B33A6D" w:rsidRDefault="00B33A6D" w:rsidP="00714AA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B33A6D">
              <w:rPr>
                <w:b/>
                <w:sz w:val="16"/>
                <w:szCs w:val="16"/>
                <w:lang w:eastAsia="en-US"/>
              </w:rPr>
              <w:t>Вид тарифа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3A6D" w:rsidRPr="00B33A6D" w:rsidRDefault="00B33A6D" w:rsidP="00714AA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B33A6D">
              <w:rPr>
                <w:b/>
                <w:sz w:val="16"/>
                <w:szCs w:val="16"/>
                <w:lang w:eastAsia="en-US"/>
              </w:rPr>
              <w:t>Год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3A6D" w:rsidRPr="00B33A6D" w:rsidRDefault="00B33A6D" w:rsidP="00714AA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B33A6D">
              <w:rPr>
                <w:b/>
                <w:sz w:val="16"/>
                <w:szCs w:val="16"/>
                <w:lang w:eastAsia="en-US"/>
              </w:rPr>
              <w:t>Вид теплоносителя</w:t>
            </w:r>
          </w:p>
        </w:tc>
      </w:tr>
      <w:tr w:rsidR="00B33A6D" w:rsidRPr="00055D29" w:rsidTr="007D5867">
        <w:tc>
          <w:tcPr>
            <w:tcW w:w="567" w:type="dxa"/>
            <w:vMerge/>
            <w:vAlign w:val="center"/>
            <w:hideMark/>
          </w:tcPr>
          <w:p w:rsidR="00B33A6D" w:rsidRPr="00B33A6D" w:rsidRDefault="00B33A6D" w:rsidP="00714AA2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394" w:type="dxa"/>
            <w:vMerge/>
            <w:vAlign w:val="center"/>
            <w:hideMark/>
          </w:tcPr>
          <w:p w:rsidR="00B33A6D" w:rsidRPr="00B33A6D" w:rsidRDefault="00B33A6D" w:rsidP="00714AA2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B33A6D" w:rsidRPr="00B33A6D" w:rsidRDefault="00B33A6D" w:rsidP="00714AA2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B33A6D" w:rsidRPr="00B33A6D" w:rsidRDefault="00B33A6D" w:rsidP="00714AA2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3A6D" w:rsidRPr="00B33A6D" w:rsidRDefault="00B33A6D" w:rsidP="00714AA2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B33A6D">
              <w:rPr>
                <w:b/>
                <w:sz w:val="16"/>
                <w:szCs w:val="16"/>
                <w:lang w:eastAsia="en-US"/>
              </w:rPr>
              <w:t>Вода</w:t>
            </w:r>
          </w:p>
        </w:tc>
      </w:tr>
      <w:tr w:rsidR="0088634E" w:rsidRPr="00055D29" w:rsidTr="007D5867">
        <w:tc>
          <w:tcPr>
            <w:tcW w:w="567" w:type="dxa"/>
            <w:vMerge/>
            <w:vAlign w:val="center"/>
            <w:hideMark/>
          </w:tcPr>
          <w:p w:rsidR="0088634E" w:rsidRPr="00B33A6D" w:rsidRDefault="0088634E" w:rsidP="00714AA2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394" w:type="dxa"/>
            <w:vMerge/>
            <w:vAlign w:val="center"/>
            <w:hideMark/>
          </w:tcPr>
          <w:p w:rsidR="0088634E" w:rsidRPr="00B33A6D" w:rsidRDefault="0088634E" w:rsidP="00714AA2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88634E" w:rsidRPr="00B33A6D" w:rsidRDefault="0088634E" w:rsidP="00714AA2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88634E" w:rsidRPr="00B33A6D" w:rsidRDefault="0088634E" w:rsidP="00714AA2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634E" w:rsidRPr="00B33A6D" w:rsidRDefault="007D5867" w:rsidP="00714AA2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7D5867">
              <w:rPr>
                <w:b/>
                <w:sz w:val="16"/>
                <w:szCs w:val="16"/>
                <w:lang w:eastAsia="en-US"/>
              </w:rPr>
              <w:t>С 1 сентября по 31 декабря</w:t>
            </w:r>
            <w:bookmarkStart w:id="2" w:name="_GoBack"/>
            <w:bookmarkEnd w:id="2"/>
          </w:p>
        </w:tc>
      </w:tr>
      <w:tr w:rsidR="00B33A6D" w:rsidRPr="00055D29" w:rsidTr="007D5867">
        <w:trPr>
          <w:trHeight w:val="167"/>
        </w:trPr>
        <w:tc>
          <w:tcPr>
            <w:tcW w:w="56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3A6D" w:rsidRPr="00B33A6D" w:rsidRDefault="00B33A6D" w:rsidP="00714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B33A6D">
              <w:rPr>
                <w:sz w:val="20"/>
                <w:lang w:eastAsia="en-US"/>
              </w:rPr>
              <w:t>1.</w:t>
            </w:r>
          </w:p>
        </w:tc>
        <w:tc>
          <w:tcPr>
            <w:tcW w:w="439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4503" w:rsidRDefault="00B33A6D" w:rsidP="00454503">
            <w:pPr>
              <w:rPr>
                <w:sz w:val="20"/>
              </w:rPr>
            </w:pPr>
            <w:r w:rsidRPr="00B33A6D">
              <w:rPr>
                <w:sz w:val="20"/>
              </w:rPr>
              <w:t xml:space="preserve">ОБЩЕСТВО С ОГРАНИЧЕННОЙ ОТВЕТСТВЕННОСТЬЮ «КАПИТАЛЪ» </w:t>
            </w:r>
          </w:p>
          <w:p w:rsidR="00B33A6D" w:rsidRPr="00B33A6D" w:rsidRDefault="00B33A6D" w:rsidP="00454503">
            <w:pPr>
              <w:rPr>
                <w:sz w:val="20"/>
              </w:rPr>
            </w:pPr>
            <w:r w:rsidRPr="00B33A6D">
              <w:rPr>
                <w:sz w:val="20"/>
              </w:rPr>
              <w:t xml:space="preserve">(ИНН 5244031891), </w:t>
            </w:r>
            <w:r w:rsidR="0088634E">
              <w:rPr>
                <w:sz w:val="20"/>
              </w:rPr>
              <w:t xml:space="preserve">п. </w:t>
            </w:r>
            <w:proofErr w:type="gramStart"/>
            <w:r w:rsidRPr="00B33A6D">
              <w:rPr>
                <w:sz w:val="20"/>
              </w:rPr>
              <w:t>Совхозный</w:t>
            </w:r>
            <w:proofErr w:type="gramEnd"/>
            <w:r w:rsidRPr="00B33A6D">
              <w:rPr>
                <w:sz w:val="20"/>
              </w:rPr>
              <w:t xml:space="preserve"> </w:t>
            </w:r>
            <w:proofErr w:type="spellStart"/>
            <w:r w:rsidRPr="00B33A6D">
              <w:rPr>
                <w:sz w:val="20"/>
              </w:rPr>
              <w:t>Балахнинского</w:t>
            </w:r>
            <w:proofErr w:type="spellEnd"/>
            <w:r w:rsidRPr="00B33A6D">
              <w:rPr>
                <w:sz w:val="20"/>
              </w:rPr>
              <w:t xml:space="preserve"> муниципального района Нижегородской области</w:t>
            </w:r>
          </w:p>
        </w:tc>
        <w:tc>
          <w:tcPr>
            <w:tcW w:w="467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3A6D" w:rsidRPr="00B33A6D" w:rsidRDefault="00B33A6D" w:rsidP="00714AA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lang w:eastAsia="en-US"/>
              </w:rPr>
            </w:pPr>
            <w:r w:rsidRPr="00B33A6D">
              <w:rPr>
                <w:b/>
                <w:sz w:val="20"/>
                <w:lang w:eastAsia="en-US"/>
              </w:rPr>
              <w:t>Для потребителей, в случае отсутствия дифференциации тарифов по схеме подключения</w:t>
            </w:r>
            <w:r w:rsidRPr="00B33A6D">
              <w:rPr>
                <w:b/>
                <w:sz w:val="20"/>
              </w:rPr>
              <w:t xml:space="preserve"> </w:t>
            </w:r>
          </w:p>
        </w:tc>
      </w:tr>
      <w:tr w:rsidR="0088634E" w:rsidRPr="00055D29" w:rsidTr="007D5867">
        <w:trPr>
          <w:trHeight w:val="20"/>
        </w:trPr>
        <w:tc>
          <w:tcPr>
            <w:tcW w:w="567" w:type="dxa"/>
            <w:vMerge/>
            <w:vAlign w:val="center"/>
            <w:hideMark/>
          </w:tcPr>
          <w:p w:rsidR="0088634E" w:rsidRPr="00B33A6D" w:rsidRDefault="0088634E" w:rsidP="00714AA2">
            <w:pPr>
              <w:rPr>
                <w:sz w:val="20"/>
                <w:lang w:eastAsia="en-US"/>
              </w:rPr>
            </w:pPr>
          </w:p>
        </w:tc>
        <w:tc>
          <w:tcPr>
            <w:tcW w:w="4394" w:type="dxa"/>
            <w:vMerge/>
            <w:vAlign w:val="center"/>
            <w:hideMark/>
          </w:tcPr>
          <w:p w:rsidR="0088634E" w:rsidRPr="00B33A6D" w:rsidRDefault="0088634E" w:rsidP="00714AA2">
            <w:pPr>
              <w:rPr>
                <w:sz w:val="20"/>
                <w:lang w:eastAsia="en-US"/>
              </w:rPr>
            </w:pPr>
          </w:p>
        </w:tc>
        <w:tc>
          <w:tcPr>
            <w:tcW w:w="1560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634E" w:rsidRPr="00B33A6D" w:rsidRDefault="0088634E" w:rsidP="00714AA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proofErr w:type="spellStart"/>
            <w:r w:rsidRPr="00B33A6D">
              <w:rPr>
                <w:sz w:val="20"/>
                <w:lang w:eastAsia="en-US"/>
              </w:rPr>
              <w:t>одноставочный</w:t>
            </w:r>
            <w:proofErr w:type="spellEnd"/>
            <w:r w:rsidRPr="00B33A6D"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634E" w:rsidRPr="00B33A6D" w:rsidRDefault="0088634E" w:rsidP="00714A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  <w:lang w:eastAsia="en-US"/>
              </w:rPr>
            </w:pPr>
            <w:r w:rsidRPr="00B33A6D">
              <w:rPr>
                <w:sz w:val="20"/>
                <w:lang w:eastAsia="en-US"/>
              </w:rPr>
              <w:t>201</w:t>
            </w:r>
            <w:r>
              <w:rPr>
                <w:sz w:val="20"/>
                <w:lang w:eastAsia="en-US"/>
              </w:rPr>
              <w:t>9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634E" w:rsidRPr="00B33A6D" w:rsidRDefault="0088634E" w:rsidP="00714AA2">
            <w:pPr>
              <w:jc w:val="center"/>
              <w:rPr>
                <w:sz w:val="20"/>
              </w:rPr>
            </w:pPr>
            <w:r w:rsidRPr="0088634E">
              <w:rPr>
                <w:sz w:val="20"/>
              </w:rPr>
              <w:t>203,86</w:t>
            </w:r>
          </w:p>
        </w:tc>
      </w:tr>
    </w:tbl>
    <w:p w:rsidR="00740FF7" w:rsidRDefault="00740FF7" w:rsidP="005E79D2">
      <w:pPr>
        <w:pStyle w:val="ac"/>
        <w:spacing w:line="276" w:lineRule="auto"/>
        <w:ind w:firstLine="709"/>
      </w:pPr>
    </w:p>
    <w:sectPr w:rsidR="00740FF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D01" w:rsidRDefault="00857D01">
      <w:r>
        <w:separator/>
      </w:r>
    </w:p>
  </w:endnote>
  <w:endnote w:type="continuationSeparator" w:id="0">
    <w:p w:rsidR="00857D01" w:rsidRDefault="00857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D01" w:rsidRDefault="00857D01">
      <w:r>
        <w:separator/>
      </w:r>
    </w:p>
  </w:footnote>
  <w:footnote w:type="continuationSeparator" w:id="0">
    <w:p w:rsidR="00857D01" w:rsidRDefault="00857D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D5867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89374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37AE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554D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3FB6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762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3B75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4503"/>
    <w:rsid w:val="00455185"/>
    <w:rsid w:val="0045608B"/>
    <w:rsid w:val="004607E2"/>
    <w:rsid w:val="00460D2F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E79D2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A80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CDA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374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1D9F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6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337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57D01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10"/>
    <w:rsid w:val="00885BFE"/>
    <w:rsid w:val="0088621A"/>
    <w:rsid w:val="0088634E"/>
    <w:rsid w:val="008863C2"/>
    <w:rsid w:val="00886605"/>
    <w:rsid w:val="00886769"/>
    <w:rsid w:val="00886BE6"/>
    <w:rsid w:val="008872E0"/>
    <w:rsid w:val="00887838"/>
    <w:rsid w:val="008904E3"/>
    <w:rsid w:val="00890CC2"/>
    <w:rsid w:val="008915A8"/>
    <w:rsid w:val="00891A61"/>
    <w:rsid w:val="0089371A"/>
    <w:rsid w:val="00893749"/>
    <w:rsid w:val="008938BA"/>
    <w:rsid w:val="00893B90"/>
    <w:rsid w:val="00894253"/>
    <w:rsid w:val="00894931"/>
    <w:rsid w:val="00894B7E"/>
    <w:rsid w:val="00897631"/>
    <w:rsid w:val="00897844"/>
    <w:rsid w:val="0089794A"/>
    <w:rsid w:val="008A0AC6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0F6D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5DF"/>
    <w:rsid w:val="009B5632"/>
    <w:rsid w:val="009B6D02"/>
    <w:rsid w:val="009B768B"/>
    <w:rsid w:val="009C0077"/>
    <w:rsid w:val="009C0368"/>
    <w:rsid w:val="009C05CA"/>
    <w:rsid w:val="009C235F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4E6D"/>
    <w:rsid w:val="009E5522"/>
    <w:rsid w:val="009E5C03"/>
    <w:rsid w:val="009E5DAF"/>
    <w:rsid w:val="009E6A7C"/>
    <w:rsid w:val="009E766D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1FAC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1AAB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A6D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47EB3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57F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245D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27F54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110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731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2DC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5153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12B2"/>
    <w:rsid w:val="00FF294A"/>
    <w:rsid w:val="00FF3CA6"/>
    <w:rsid w:val="00FF438F"/>
    <w:rsid w:val="00FF4746"/>
    <w:rsid w:val="00FF4C6C"/>
    <w:rsid w:val="00FF6D02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A24964C7F03A031B4CD506BEBB18A3E1C9DD796675B79D7456282028A0E0FEA454B9D7E229EF615D304849730EFF86C7D65093gE44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F960F68C7D23DCA62996340CAE6D7622484001CC6FB9C370E70D95A89CD06CE736960B9FBD8366339EAC41EX4WF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6ECFDF709A800A82B3B59128C052AEE4214D89D324DC5548A875CE51892C6915C11BD03B688D145cDb8I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171</TotalTime>
  <Pages>3</Pages>
  <Words>372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21</cp:revision>
  <cp:lastPrinted>2019-08-09T11:47:00Z</cp:lastPrinted>
  <dcterms:created xsi:type="dcterms:W3CDTF">2018-11-13T09:59:00Z</dcterms:created>
  <dcterms:modified xsi:type="dcterms:W3CDTF">2019-08-15T08:38:00Z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