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245EE4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245EE4">
              <w:t>21.11.2019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DC1422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DC1422">
              <w:t>53/38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C51F43" w:rsidRDefault="00593E8B" w:rsidP="00C51F43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C51F43" w:rsidRPr="00C51F43">
              <w:t>О внесении изменения в решение региональной службы по тарифам Нижегородской области</w:t>
            </w:r>
          </w:p>
          <w:p w:rsidR="00C51F43" w:rsidRDefault="00C51F43" w:rsidP="00C51F43">
            <w:pPr>
              <w:jc w:val="center"/>
            </w:pPr>
            <w:r w:rsidRPr="00C51F43">
              <w:t>от 18 декабря 2018 г. № 53/29 «Об установлении МУНИЦИПАЛЬНОМУ УНИТАРНОМУ ПРЕДПРИЯТИЮ ЖИЛИЩНО-КОММУНАЛЬНОГО ХОЗЯЙСТВА «БОГОЯВЛЕНСКОЕ» МУНИЦИПАЛЬНОГО ОБРАЗОВАНИЯ БОГОЯВЛЕНСКИЙ СЕЛЬСКИЙ СОВЕТ (ИНН 5215010375),</w:t>
            </w:r>
          </w:p>
          <w:p w:rsidR="0085764D" w:rsidRPr="00252D0D" w:rsidRDefault="00C51F43" w:rsidP="00C51F43">
            <w:pPr>
              <w:jc w:val="center"/>
            </w:pPr>
            <w:r w:rsidRPr="00C51F43">
              <w:t>с. Богоявление Дальнеконстантиновского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51F43" w:rsidRDefault="00C50B3C" w:rsidP="00C51F43">
      <w:pPr>
        <w:tabs>
          <w:tab w:val="left" w:pos="1897"/>
        </w:tabs>
        <w:jc w:val="center"/>
        <w:rPr>
          <w:bCs/>
          <w:szCs w:val="28"/>
        </w:rPr>
      </w:pPr>
      <w:r w:rsidRPr="00C50B3C">
        <w:rPr>
          <w:bCs/>
          <w:szCs w:val="28"/>
        </w:rPr>
        <w:t>муниципального района</w:t>
      </w:r>
      <w:r w:rsidR="00C51F43">
        <w:rPr>
          <w:bCs/>
          <w:szCs w:val="28"/>
        </w:rPr>
        <w:t xml:space="preserve"> </w:t>
      </w:r>
      <w:r w:rsidR="00C51F43" w:rsidRPr="00C51F43">
        <w:rPr>
          <w:bCs/>
          <w:szCs w:val="28"/>
        </w:rPr>
        <w:t xml:space="preserve">Нижегородской области, </w:t>
      </w:r>
    </w:p>
    <w:p w:rsidR="00C51F43" w:rsidRDefault="00C51F43" w:rsidP="00C51F43">
      <w:pPr>
        <w:tabs>
          <w:tab w:val="left" w:pos="1897"/>
        </w:tabs>
        <w:jc w:val="center"/>
        <w:rPr>
          <w:bCs/>
          <w:szCs w:val="28"/>
        </w:rPr>
      </w:pPr>
      <w:r w:rsidRPr="00C51F43">
        <w:rPr>
          <w:bCs/>
          <w:szCs w:val="28"/>
        </w:rPr>
        <w:t xml:space="preserve">тарифов на тепловую энергию (мощность), </w:t>
      </w:r>
    </w:p>
    <w:p w:rsidR="00C51F43" w:rsidRDefault="00C51F43" w:rsidP="00C51F43">
      <w:pPr>
        <w:tabs>
          <w:tab w:val="left" w:pos="1897"/>
        </w:tabs>
        <w:jc w:val="center"/>
        <w:rPr>
          <w:bCs/>
          <w:szCs w:val="28"/>
        </w:rPr>
      </w:pPr>
      <w:proofErr w:type="gramStart"/>
      <w:r w:rsidRPr="00C51F43">
        <w:rPr>
          <w:bCs/>
          <w:szCs w:val="28"/>
        </w:rPr>
        <w:t>поставляемую</w:t>
      </w:r>
      <w:proofErr w:type="gramEnd"/>
      <w:r w:rsidRPr="00C51F43">
        <w:rPr>
          <w:bCs/>
          <w:szCs w:val="28"/>
        </w:rPr>
        <w:t xml:space="preserve"> потребителям </w:t>
      </w:r>
      <w:proofErr w:type="spellStart"/>
      <w:r w:rsidRPr="00C51F43">
        <w:rPr>
          <w:bCs/>
          <w:szCs w:val="28"/>
        </w:rPr>
        <w:t>Дальнеконстантиновского</w:t>
      </w:r>
      <w:proofErr w:type="spellEnd"/>
      <w:r w:rsidRPr="00C51F43">
        <w:rPr>
          <w:bCs/>
          <w:szCs w:val="28"/>
        </w:rPr>
        <w:t xml:space="preserve"> </w:t>
      </w:r>
    </w:p>
    <w:p w:rsidR="001913DE" w:rsidRDefault="00C51F43" w:rsidP="00C51F43">
      <w:pPr>
        <w:tabs>
          <w:tab w:val="left" w:pos="1897"/>
        </w:tabs>
        <w:jc w:val="center"/>
        <w:rPr>
          <w:bCs/>
          <w:szCs w:val="28"/>
        </w:rPr>
      </w:pPr>
      <w:r w:rsidRPr="00C51F43">
        <w:rPr>
          <w:bCs/>
          <w:szCs w:val="28"/>
        </w:rPr>
        <w:t>муниципального района Нижегородской области»</w:t>
      </w:r>
    </w:p>
    <w:p w:rsidR="00C50B3C" w:rsidRDefault="00C50B3C" w:rsidP="00245EE4">
      <w:pPr>
        <w:tabs>
          <w:tab w:val="left" w:pos="1897"/>
        </w:tabs>
        <w:jc w:val="center"/>
        <w:rPr>
          <w:bCs/>
          <w:szCs w:val="28"/>
        </w:rPr>
      </w:pPr>
    </w:p>
    <w:p w:rsidR="00DA6C88" w:rsidRDefault="00DA6C88" w:rsidP="00245EE4">
      <w:pPr>
        <w:tabs>
          <w:tab w:val="left" w:pos="1897"/>
        </w:tabs>
        <w:jc w:val="center"/>
        <w:rPr>
          <w:bCs/>
          <w:szCs w:val="28"/>
        </w:rPr>
      </w:pPr>
    </w:p>
    <w:p w:rsidR="00DC1422" w:rsidRDefault="00DC1422" w:rsidP="00245EE4">
      <w:pPr>
        <w:tabs>
          <w:tab w:val="left" w:pos="1897"/>
        </w:tabs>
        <w:jc w:val="center"/>
        <w:rPr>
          <w:bCs/>
          <w:szCs w:val="28"/>
        </w:rPr>
      </w:pPr>
      <w:bookmarkStart w:id="2" w:name="_GoBack"/>
      <w:bookmarkEnd w:id="2"/>
    </w:p>
    <w:p w:rsidR="00C51F43" w:rsidRPr="00C51F43" w:rsidRDefault="00C51F43" w:rsidP="00245EE4">
      <w:pPr>
        <w:spacing w:line="276" w:lineRule="auto"/>
        <w:ind w:firstLine="720"/>
        <w:jc w:val="both"/>
        <w:rPr>
          <w:noProof/>
          <w:szCs w:val="24"/>
        </w:rPr>
      </w:pPr>
      <w:proofErr w:type="gramStart"/>
      <w:r w:rsidRPr="00C51F43">
        <w:rPr>
          <w:szCs w:val="24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245EE4">
        <w:rPr>
          <w:szCs w:val="24"/>
        </w:rPr>
        <w:br/>
      </w:r>
      <w:r w:rsidRPr="00C51F43">
        <w:rPr>
          <w:szCs w:val="24"/>
        </w:rPr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C51F43">
        <w:rPr>
          <w:noProof/>
          <w:szCs w:val="24"/>
        </w:rPr>
        <w:t>МУНИЦИПАЛЬНЫМ УНИТАРНЫМ ПРЕДПРИЯТИЕМ ЖИЛИЩНО-КОММУНАЛЬНОГО ХОЗЯЙСТВА «БОГОЯВЛЕНСКОЕ» МУНИЦИПАЛЬНОГО ОБРАЗОВАНИЯ БОГОЯВЛЕНСКИЙ С</w:t>
      </w:r>
      <w:r>
        <w:rPr>
          <w:noProof/>
          <w:szCs w:val="24"/>
        </w:rPr>
        <w:t xml:space="preserve">ЕЛЬСКИЙ СОВЕТ (ИНН 5215010375), </w:t>
      </w:r>
      <w:r w:rsidRPr="00C51F43">
        <w:rPr>
          <w:noProof/>
          <w:szCs w:val="24"/>
        </w:rPr>
        <w:t>с. Богоявление Дальнеконстантиновского муниципального района Нижегородской области</w:t>
      </w:r>
      <w:r w:rsidRPr="00C51F43">
        <w:rPr>
          <w:bCs/>
          <w:szCs w:val="24"/>
        </w:rPr>
        <w:t xml:space="preserve">, </w:t>
      </w:r>
      <w:r w:rsidRPr="00C51F43">
        <w:rPr>
          <w:szCs w:val="24"/>
        </w:rPr>
        <w:t xml:space="preserve">экспертного </w:t>
      </w:r>
      <w:r w:rsidRPr="00245EE4">
        <w:rPr>
          <w:szCs w:val="24"/>
        </w:rPr>
        <w:t xml:space="preserve">заключения </w:t>
      </w:r>
      <w:r w:rsidRPr="00080732">
        <w:rPr>
          <w:szCs w:val="24"/>
        </w:rPr>
        <w:t>рег</w:t>
      </w:r>
      <w:proofErr w:type="gramEnd"/>
      <w:r w:rsidRPr="00080732">
        <w:rPr>
          <w:szCs w:val="24"/>
        </w:rPr>
        <w:t>. </w:t>
      </w:r>
      <w:r w:rsidR="00245EE4" w:rsidRPr="00080732">
        <w:rPr>
          <w:szCs w:val="24"/>
        </w:rPr>
        <w:t xml:space="preserve">№ </w:t>
      </w:r>
      <w:r w:rsidRPr="00080732">
        <w:rPr>
          <w:szCs w:val="24"/>
        </w:rPr>
        <w:t>в-</w:t>
      </w:r>
      <w:r w:rsidR="00080732" w:rsidRPr="00080732">
        <w:rPr>
          <w:szCs w:val="24"/>
        </w:rPr>
        <w:t>732</w:t>
      </w:r>
      <w:r w:rsidRPr="00080732">
        <w:rPr>
          <w:szCs w:val="24"/>
        </w:rPr>
        <w:t xml:space="preserve"> </w:t>
      </w:r>
      <w:r w:rsidR="00245EE4" w:rsidRPr="00080732">
        <w:rPr>
          <w:szCs w:val="24"/>
        </w:rPr>
        <w:t>от 14</w:t>
      </w:r>
      <w:r w:rsidR="00245EE4" w:rsidRPr="00245EE4">
        <w:rPr>
          <w:szCs w:val="24"/>
        </w:rPr>
        <w:t xml:space="preserve"> ноября </w:t>
      </w:r>
      <w:r w:rsidRPr="00245EE4">
        <w:rPr>
          <w:szCs w:val="24"/>
        </w:rPr>
        <w:t>2019 г.:</w:t>
      </w:r>
    </w:p>
    <w:p w:rsidR="00C51F43" w:rsidRPr="00C51F43" w:rsidRDefault="00C51F43" w:rsidP="00C51F43">
      <w:pPr>
        <w:spacing w:line="276" w:lineRule="auto"/>
        <w:ind w:firstLine="709"/>
        <w:jc w:val="both"/>
        <w:rPr>
          <w:noProof/>
          <w:szCs w:val="24"/>
        </w:rPr>
      </w:pPr>
      <w:r w:rsidRPr="00C51F43">
        <w:rPr>
          <w:b/>
          <w:szCs w:val="24"/>
        </w:rPr>
        <w:t>1.</w:t>
      </w:r>
      <w:r w:rsidRPr="00C51F43">
        <w:rPr>
          <w:szCs w:val="24"/>
        </w:rPr>
        <w:t xml:space="preserve">  </w:t>
      </w:r>
      <w:proofErr w:type="gramStart"/>
      <w:r w:rsidRPr="00C51F43">
        <w:rPr>
          <w:bCs/>
          <w:szCs w:val="24"/>
        </w:rPr>
        <w:t xml:space="preserve">Внести </w:t>
      </w:r>
      <w:r w:rsidRPr="00C51F43">
        <w:rPr>
          <w:noProof/>
          <w:szCs w:val="24"/>
        </w:rPr>
        <w:t>в решение региональной службы по тарифам Нижегородской области</w:t>
      </w:r>
      <w:r w:rsidRPr="00C51F43">
        <w:rPr>
          <w:bCs/>
          <w:szCs w:val="24"/>
        </w:rPr>
        <w:t xml:space="preserve"> </w:t>
      </w:r>
      <w:r w:rsidRPr="00C51F43">
        <w:rPr>
          <w:noProof/>
          <w:szCs w:val="24"/>
        </w:rPr>
        <w:t xml:space="preserve">от 18 декабря 2018 г. № 53/29 «Об установлении МУНИЦИПАЛЬНОМУ УНИТАРНОМУ ПРЕДПРИЯТИЮ ЖИЛИЩНО-КОММУНАЛЬНОГО ХОЗЯЙСТВА «БОГОЯВЛЕНСКОЕ» МУНИЦИПАЛЬНОГО ОБРАЗОВАНИЯ БОГОЯВЛЕНСКИЙ СЕЛЬСКИЙ СОВЕТ (ИНН 5215010375), с. Богоявление Дальнеконстантиновского муниципального района Нижегородской области, </w:t>
      </w:r>
      <w:r w:rsidRPr="00C51F43">
        <w:rPr>
          <w:noProof/>
          <w:szCs w:val="24"/>
        </w:rPr>
        <w:lastRenderedPageBreak/>
        <w:t xml:space="preserve">тарифов на тепловую энергию (мощность), поставляемую потребителям Дальнеконстантиновского муниципального района Нижегородской области» </w:t>
      </w:r>
      <w:r w:rsidRPr="00C51F43">
        <w:rPr>
          <w:bCs/>
          <w:szCs w:val="24"/>
        </w:rPr>
        <w:t xml:space="preserve">изменение, изложив таблицу </w:t>
      </w:r>
      <w:r w:rsidRPr="00C51F43">
        <w:rPr>
          <w:szCs w:val="24"/>
        </w:rPr>
        <w:t>Приложения 2 к решению в следующей редакции:</w:t>
      </w:r>
      <w:proofErr w:type="gramEnd"/>
    </w:p>
    <w:p w:rsidR="00C51F43" w:rsidRPr="00C51F43" w:rsidRDefault="00C51F43" w:rsidP="00C51F43">
      <w:pPr>
        <w:pStyle w:val="ac"/>
        <w:tabs>
          <w:tab w:val="left" w:pos="2912"/>
        </w:tabs>
        <w:spacing w:line="276" w:lineRule="auto"/>
        <w:rPr>
          <w:szCs w:val="24"/>
        </w:rPr>
      </w:pPr>
      <w:r w:rsidRPr="00C51F43">
        <w:rPr>
          <w:bCs/>
          <w:szCs w:val="24"/>
        </w:rPr>
        <w:t>«</w:t>
      </w:r>
    </w:p>
    <w:tbl>
      <w:tblPr>
        <w:tblW w:w="97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660"/>
        <w:gridCol w:w="1692"/>
        <w:gridCol w:w="918"/>
        <w:gridCol w:w="1339"/>
        <w:gridCol w:w="1414"/>
      </w:tblGrid>
      <w:tr w:rsidR="00C51F43" w:rsidRPr="00D06954" w:rsidTr="00245EE4">
        <w:trPr>
          <w:trHeight w:val="237"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F43" w:rsidRPr="00D06954" w:rsidRDefault="00C51F43" w:rsidP="00BE252A">
            <w:pPr>
              <w:tabs>
                <w:tab w:val="left" w:pos="2912"/>
              </w:tabs>
              <w:jc w:val="center"/>
              <w:rPr>
                <w:b/>
                <w:bCs/>
                <w:sz w:val="18"/>
                <w:szCs w:val="16"/>
              </w:rPr>
            </w:pPr>
            <w:r w:rsidRPr="00D06954">
              <w:rPr>
                <w:b/>
                <w:bCs/>
                <w:sz w:val="18"/>
                <w:szCs w:val="16"/>
              </w:rPr>
              <w:t xml:space="preserve">№ </w:t>
            </w:r>
            <w:proofErr w:type="gramStart"/>
            <w:r w:rsidRPr="00D06954">
              <w:rPr>
                <w:b/>
                <w:bCs/>
                <w:sz w:val="18"/>
                <w:szCs w:val="16"/>
              </w:rPr>
              <w:t>п</w:t>
            </w:r>
            <w:proofErr w:type="gramEnd"/>
            <w:r w:rsidRPr="00D06954">
              <w:rPr>
                <w:b/>
                <w:bCs/>
                <w:sz w:val="18"/>
                <w:szCs w:val="16"/>
              </w:rPr>
              <w:t>/п</w:t>
            </w:r>
          </w:p>
        </w:tc>
        <w:tc>
          <w:tcPr>
            <w:tcW w:w="3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F43" w:rsidRPr="00D06954" w:rsidRDefault="00C51F43" w:rsidP="00BE252A">
            <w:pPr>
              <w:tabs>
                <w:tab w:val="left" w:pos="2912"/>
              </w:tabs>
              <w:jc w:val="center"/>
              <w:rPr>
                <w:b/>
                <w:bCs/>
                <w:sz w:val="18"/>
                <w:szCs w:val="16"/>
              </w:rPr>
            </w:pPr>
            <w:r w:rsidRPr="00D06954">
              <w:rPr>
                <w:b/>
                <w:bCs/>
                <w:sz w:val="18"/>
                <w:szCs w:val="16"/>
              </w:rPr>
              <w:t>Наименование регулируемой организации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F43" w:rsidRPr="00D06954" w:rsidRDefault="00C51F43" w:rsidP="00BE252A">
            <w:pPr>
              <w:tabs>
                <w:tab w:val="left" w:pos="2912"/>
              </w:tabs>
              <w:jc w:val="center"/>
              <w:rPr>
                <w:b/>
                <w:bCs/>
                <w:sz w:val="18"/>
                <w:szCs w:val="16"/>
              </w:rPr>
            </w:pPr>
            <w:r w:rsidRPr="00D06954">
              <w:rPr>
                <w:b/>
                <w:bCs/>
                <w:sz w:val="18"/>
                <w:szCs w:val="16"/>
              </w:rPr>
              <w:t>Вид тарифа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F43" w:rsidRPr="00D06954" w:rsidRDefault="00C51F43" w:rsidP="00BE252A">
            <w:pPr>
              <w:tabs>
                <w:tab w:val="left" w:pos="2912"/>
              </w:tabs>
              <w:jc w:val="center"/>
              <w:rPr>
                <w:b/>
                <w:bCs/>
                <w:sz w:val="18"/>
                <w:szCs w:val="16"/>
              </w:rPr>
            </w:pPr>
            <w:r w:rsidRPr="00D06954">
              <w:rPr>
                <w:b/>
                <w:bCs/>
                <w:sz w:val="18"/>
                <w:szCs w:val="16"/>
              </w:rPr>
              <w:t>Год</w:t>
            </w:r>
          </w:p>
        </w:tc>
        <w:tc>
          <w:tcPr>
            <w:tcW w:w="27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F43" w:rsidRPr="00D06954" w:rsidRDefault="00C51F43" w:rsidP="00BE252A">
            <w:pPr>
              <w:tabs>
                <w:tab w:val="left" w:pos="2912"/>
              </w:tabs>
              <w:jc w:val="center"/>
              <w:rPr>
                <w:b/>
                <w:bCs/>
                <w:sz w:val="18"/>
                <w:szCs w:val="16"/>
              </w:rPr>
            </w:pPr>
            <w:r w:rsidRPr="00D06954">
              <w:rPr>
                <w:b/>
                <w:bCs/>
                <w:sz w:val="18"/>
                <w:szCs w:val="16"/>
              </w:rPr>
              <w:t>Вода</w:t>
            </w:r>
          </w:p>
        </w:tc>
      </w:tr>
      <w:tr w:rsidR="00C51F43" w:rsidRPr="00D06954" w:rsidTr="00245EE4">
        <w:trPr>
          <w:trHeight w:val="236"/>
        </w:trPr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F43" w:rsidRPr="00D06954" w:rsidRDefault="00C51F43" w:rsidP="00BE252A">
            <w:pPr>
              <w:tabs>
                <w:tab w:val="left" w:pos="2912"/>
              </w:tabs>
              <w:rPr>
                <w:b/>
                <w:bCs/>
                <w:sz w:val="18"/>
                <w:szCs w:val="16"/>
              </w:rPr>
            </w:pP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F43" w:rsidRPr="00D06954" w:rsidRDefault="00C51F43" w:rsidP="00BE252A">
            <w:pPr>
              <w:tabs>
                <w:tab w:val="left" w:pos="2912"/>
              </w:tabs>
              <w:rPr>
                <w:b/>
                <w:bCs/>
                <w:sz w:val="18"/>
                <w:szCs w:val="16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F43" w:rsidRPr="00D06954" w:rsidRDefault="00C51F43" w:rsidP="00BE252A">
            <w:pPr>
              <w:tabs>
                <w:tab w:val="left" w:pos="2912"/>
              </w:tabs>
              <w:rPr>
                <w:b/>
                <w:bCs/>
                <w:sz w:val="18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F43" w:rsidRPr="00D06954" w:rsidRDefault="00C51F43" w:rsidP="00BE252A">
            <w:pPr>
              <w:tabs>
                <w:tab w:val="left" w:pos="2912"/>
              </w:tabs>
              <w:rPr>
                <w:b/>
                <w:bCs/>
                <w:sz w:val="18"/>
                <w:szCs w:val="16"/>
              </w:rPr>
            </w:pPr>
          </w:p>
        </w:tc>
        <w:tc>
          <w:tcPr>
            <w:tcW w:w="2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F43" w:rsidRPr="00D06954" w:rsidRDefault="00C51F43" w:rsidP="00BE252A">
            <w:pPr>
              <w:tabs>
                <w:tab w:val="left" w:pos="2912"/>
              </w:tabs>
              <w:rPr>
                <w:b/>
                <w:bCs/>
                <w:sz w:val="18"/>
                <w:szCs w:val="16"/>
              </w:rPr>
            </w:pPr>
          </w:p>
        </w:tc>
      </w:tr>
      <w:tr w:rsidR="00C51F43" w:rsidRPr="00D06954" w:rsidTr="00245EE4">
        <w:trPr>
          <w:trHeight w:val="146"/>
        </w:trPr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F43" w:rsidRPr="00D06954" w:rsidRDefault="00C51F43" w:rsidP="00BE252A">
            <w:pPr>
              <w:tabs>
                <w:tab w:val="left" w:pos="2912"/>
              </w:tabs>
              <w:rPr>
                <w:b/>
                <w:bCs/>
                <w:sz w:val="18"/>
                <w:szCs w:val="16"/>
              </w:rPr>
            </w:pP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F43" w:rsidRPr="00D06954" w:rsidRDefault="00C51F43" w:rsidP="00BE252A">
            <w:pPr>
              <w:tabs>
                <w:tab w:val="left" w:pos="2912"/>
              </w:tabs>
              <w:rPr>
                <w:b/>
                <w:bCs/>
                <w:sz w:val="18"/>
                <w:szCs w:val="16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F43" w:rsidRPr="00D06954" w:rsidRDefault="00C51F43" w:rsidP="00BE252A">
            <w:pPr>
              <w:tabs>
                <w:tab w:val="left" w:pos="2912"/>
              </w:tabs>
              <w:rPr>
                <w:b/>
                <w:bCs/>
                <w:sz w:val="18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F43" w:rsidRPr="00D06954" w:rsidRDefault="00C51F43" w:rsidP="00BE252A">
            <w:pPr>
              <w:tabs>
                <w:tab w:val="left" w:pos="2912"/>
              </w:tabs>
              <w:rPr>
                <w:b/>
                <w:bCs/>
                <w:sz w:val="18"/>
                <w:szCs w:val="16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F43" w:rsidRPr="00D06954" w:rsidRDefault="00C51F43" w:rsidP="00BE252A">
            <w:pPr>
              <w:tabs>
                <w:tab w:val="left" w:pos="2912"/>
              </w:tabs>
              <w:jc w:val="center"/>
              <w:rPr>
                <w:b/>
                <w:bCs/>
                <w:sz w:val="18"/>
                <w:szCs w:val="16"/>
              </w:rPr>
            </w:pPr>
            <w:r w:rsidRPr="00D06954">
              <w:rPr>
                <w:b/>
                <w:sz w:val="18"/>
                <w:szCs w:val="16"/>
              </w:rPr>
              <w:t xml:space="preserve">с 1 января по 30 июня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F43" w:rsidRPr="00D06954" w:rsidRDefault="00C51F43" w:rsidP="00BE252A">
            <w:pPr>
              <w:tabs>
                <w:tab w:val="left" w:pos="2912"/>
              </w:tabs>
              <w:jc w:val="center"/>
              <w:rPr>
                <w:b/>
                <w:bCs/>
                <w:sz w:val="18"/>
                <w:szCs w:val="16"/>
              </w:rPr>
            </w:pPr>
            <w:r w:rsidRPr="00D06954">
              <w:rPr>
                <w:b/>
                <w:sz w:val="18"/>
                <w:szCs w:val="16"/>
              </w:rPr>
              <w:t xml:space="preserve">с 1 июля по 31 декабря </w:t>
            </w:r>
          </w:p>
        </w:tc>
      </w:tr>
      <w:tr w:rsidR="00C51F43" w:rsidRPr="00D06954" w:rsidTr="00245EE4">
        <w:trPr>
          <w:trHeight w:val="296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F43" w:rsidRPr="00D06954" w:rsidRDefault="00C51F43" w:rsidP="00BE252A">
            <w:pPr>
              <w:tabs>
                <w:tab w:val="left" w:pos="2912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D0695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43" w:rsidRPr="00245EE4" w:rsidRDefault="00C51F43" w:rsidP="00BE252A">
            <w:pPr>
              <w:tabs>
                <w:tab w:val="left" w:pos="2912"/>
              </w:tabs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245EE4">
              <w:rPr>
                <w:rFonts w:eastAsia="Calibri"/>
                <w:sz w:val="20"/>
                <w:lang w:eastAsia="en-US"/>
              </w:rPr>
              <w:t xml:space="preserve">МУНИЦИПАЛЬНОЕ УНИТАРНОЕ ПРЕДПРИЯТИЕ ЖИЛИЩНО-КОММУНАЛЬНОГО ХОЗЯЙСТВА «БОГОЯВЛЕНСКОЕ» МУНИЦИПАЛЬНОГО ОБРАЗОВАНИЯ БОГОЯВЛЕНСКИЙ СЕЛЬСКИЙ СОВЕТ </w:t>
            </w:r>
            <w:r w:rsidRPr="00245EE4">
              <w:rPr>
                <w:rFonts w:eastAsia="Calibri"/>
                <w:sz w:val="20"/>
                <w:lang w:eastAsia="en-US"/>
              </w:rPr>
              <w:br/>
              <w:t xml:space="preserve">(ИНН </w:t>
            </w:r>
            <w:r w:rsidRPr="00245EE4">
              <w:rPr>
                <w:sz w:val="20"/>
              </w:rPr>
              <w:t>5215010375)</w:t>
            </w:r>
            <w:r w:rsidRPr="00245EE4">
              <w:rPr>
                <w:rFonts w:eastAsia="Calibri"/>
                <w:sz w:val="20"/>
                <w:lang w:eastAsia="en-US"/>
              </w:rPr>
              <w:t xml:space="preserve">, с. Богоявление </w:t>
            </w:r>
            <w:proofErr w:type="spellStart"/>
            <w:r w:rsidRPr="00245EE4">
              <w:rPr>
                <w:rFonts w:eastAsia="Calibri"/>
                <w:sz w:val="20"/>
                <w:lang w:eastAsia="en-US"/>
              </w:rPr>
              <w:t>Дальнеконстантиновского</w:t>
            </w:r>
            <w:proofErr w:type="spellEnd"/>
            <w:r w:rsidRPr="00245EE4">
              <w:rPr>
                <w:rFonts w:eastAsia="Calibri"/>
                <w:sz w:val="20"/>
                <w:lang w:eastAsia="en-US"/>
              </w:rPr>
              <w:t xml:space="preserve"> муниципального района Нижегородской области </w:t>
            </w:r>
          </w:p>
          <w:p w:rsidR="00C51F43" w:rsidRPr="00392772" w:rsidRDefault="00C51F43" w:rsidP="00BE252A">
            <w:pPr>
              <w:tabs>
                <w:tab w:val="left" w:pos="2912"/>
              </w:tabs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5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F43" w:rsidRPr="00245EE4" w:rsidRDefault="00C51F43" w:rsidP="00BE252A">
            <w:pPr>
              <w:tabs>
                <w:tab w:val="left" w:pos="291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0"/>
                <w:lang w:eastAsia="en-US"/>
              </w:rPr>
            </w:pPr>
            <w:r w:rsidRPr="00245EE4">
              <w:rPr>
                <w:rFonts w:eastAsia="Calibri"/>
                <w:b/>
                <w:bCs/>
                <w:sz w:val="20"/>
                <w:lang w:eastAsia="en-US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EC5D8F" w:rsidRPr="00D06954" w:rsidTr="00245EE4">
        <w:trPr>
          <w:trHeight w:val="254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D06954" w:rsidRDefault="00EC5D8F" w:rsidP="00BE252A">
            <w:pPr>
              <w:tabs>
                <w:tab w:val="left" w:pos="2912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D06954">
              <w:rPr>
                <w:b/>
                <w:bCs/>
                <w:sz w:val="18"/>
                <w:szCs w:val="18"/>
              </w:rPr>
              <w:t>1.1.</w:t>
            </w: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D8F" w:rsidRPr="00392772" w:rsidRDefault="00EC5D8F" w:rsidP="00BE252A">
            <w:pPr>
              <w:tabs>
                <w:tab w:val="left" w:pos="2912"/>
              </w:tabs>
              <w:rPr>
                <w:sz w:val="19"/>
                <w:szCs w:val="19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245EE4" w:rsidRDefault="00EC5D8F" w:rsidP="00BE252A">
            <w:pPr>
              <w:tabs>
                <w:tab w:val="left" w:pos="2912"/>
              </w:tabs>
              <w:rPr>
                <w:sz w:val="20"/>
              </w:rPr>
            </w:pPr>
            <w:proofErr w:type="spellStart"/>
            <w:r w:rsidRPr="00245EE4">
              <w:rPr>
                <w:sz w:val="20"/>
              </w:rPr>
              <w:t>одноставочный</w:t>
            </w:r>
            <w:proofErr w:type="spellEnd"/>
            <w:r w:rsidRPr="00245EE4">
              <w:rPr>
                <w:sz w:val="20"/>
              </w:rPr>
              <w:t>, руб./Гкал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245EE4" w:rsidRDefault="00EC5D8F" w:rsidP="00BE252A">
            <w:pPr>
              <w:tabs>
                <w:tab w:val="left" w:pos="2912"/>
              </w:tabs>
              <w:jc w:val="center"/>
              <w:rPr>
                <w:sz w:val="20"/>
              </w:rPr>
            </w:pPr>
            <w:r w:rsidRPr="00245EE4">
              <w:rPr>
                <w:sz w:val="20"/>
              </w:rPr>
              <w:t>2019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EC5D8F" w:rsidRDefault="00EC5D8F" w:rsidP="00324F1D">
            <w:pPr>
              <w:jc w:val="center"/>
              <w:rPr>
                <w:sz w:val="20"/>
              </w:rPr>
            </w:pPr>
            <w:r w:rsidRPr="00EC5D8F">
              <w:rPr>
                <w:sz w:val="20"/>
              </w:rPr>
              <w:t>2112,54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EC5D8F" w:rsidRDefault="00EC5D8F" w:rsidP="00324F1D">
            <w:pPr>
              <w:jc w:val="center"/>
              <w:rPr>
                <w:sz w:val="20"/>
              </w:rPr>
            </w:pPr>
            <w:r w:rsidRPr="00EC5D8F">
              <w:rPr>
                <w:sz w:val="20"/>
              </w:rPr>
              <w:t>2142,76</w:t>
            </w:r>
          </w:p>
        </w:tc>
      </w:tr>
      <w:tr w:rsidR="00EC5D8F" w:rsidRPr="00D06954" w:rsidTr="00245EE4">
        <w:trPr>
          <w:trHeight w:val="11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D06954" w:rsidRDefault="00EC5D8F" w:rsidP="00BE252A">
            <w:pPr>
              <w:tabs>
                <w:tab w:val="left" w:pos="2912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D06954">
              <w:rPr>
                <w:b/>
                <w:bCs/>
                <w:sz w:val="18"/>
                <w:szCs w:val="18"/>
              </w:rPr>
              <w:t>1.2.</w:t>
            </w: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D8F" w:rsidRPr="00392772" w:rsidRDefault="00EC5D8F" w:rsidP="00BE252A">
            <w:pPr>
              <w:tabs>
                <w:tab w:val="left" w:pos="2912"/>
              </w:tabs>
              <w:rPr>
                <w:sz w:val="19"/>
                <w:szCs w:val="19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D8F" w:rsidRPr="00245EE4" w:rsidRDefault="00EC5D8F" w:rsidP="00BE252A">
            <w:pPr>
              <w:tabs>
                <w:tab w:val="left" w:pos="2912"/>
              </w:tabs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245EE4" w:rsidRDefault="00EC5D8F" w:rsidP="00BE252A">
            <w:pPr>
              <w:tabs>
                <w:tab w:val="left" w:pos="2912"/>
              </w:tabs>
              <w:jc w:val="center"/>
              <w:rPr>
                <w:sz w:val="20"/>
              </w:rPr>
            </w:pPr>
            <w:r w:rsidRPr="00245EE4">
              <w:rPr>
                <w:sz w:val="20"/>
              </w:rPr>
              <w:t>2020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EC5D8F" w:rsidRDefault="00EC5D8F" w:rsidP="00324F1D">
            <w:pPr>
              <w:jc w:val="center"/>
              <w:rPr>
                <w:sz w:val="20"/>
              </w:rPr>
            </w:pPr>
            <w:r w:rsidRPr="00EC5D8F">
              <w:rPr>
                <w:sz w:val="20"/>
              </w:rPr>
              <w:t>2142,76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EC5D8F" w:rsidRDefault="00EC5D8F" w:rsidP="00324F1D">
            <w:pPr>
              <w:jc w:val="center"/>
              <w:rPr>
                <w:sz w:val="20"/>
              </w:rPr>
            </w:pPr>
            <w:r w:rsidRPr="00EC5D8F">
              <w:rPr>
                <w:sz w:val="20"/>
              </w:rPr>
              <w:t>2174,69</w:t>
            </w:r>
          </w:p>
        </w:tc>
      </w:tr>
      <w:tr w:rsidR="00EC5D8F" w:rsidRPr="00D06954" w:rsidTr="00245EE4">
        <w:trPr>
          <w:trHeight w:val="138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D06954" w:rsidRDefault="00EC5D8F" w:rsidP="00BE252A">
            <w:pPr>
              <w:tabs>
                <w:tab w:val="left" w:pos="2912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D06954">
              <w:rPr>
                <w:b/>
                <w:bCs/>
                <w:sz w:val="18"/>
                <w:szCs w:val="18"/>
              </w:rPr>
              <w:t>1.3.</w:t>
            </w: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D8F" w:rsidRPr="00392772" w:rsidRDefault="00EC5D8F" w:rsidP="00BE252A">
            <w:pPr>
              <w:tabs>
                <w:tab w:val="left" w:pos="2912"/>
              </w:tabs>
              <w:rPr>
                <w:sz w:val="19"/>
                <w:szCs w:val="19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D8F" w:rsidRPr="00245EE4" w:rsidRDefault="00EC5D8F" w:rsidP="00BE252A">
            <w:pPr>
              <w:tabs>
                <w:tab w:val="left" w:pos="2912"/>
              </w:tabs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245EE4" w:rsidRDefault="00EC5D8F" w:rsidP="00BE252A">
            <w:pPr>
              <w:tabs>
                <w:tab w:val="left" w:pos="2912"/>
              </w:tabs>
              <w:jc w:val="center"/>
              <w:rPr>
                <w:sz w:val="20"/>
              </w:rPr>
            </w:pPr>
            <w:r w:rsidRPr="00245EE4">
              <w:rPr>
                <w:sz w:val="20"/>
              </w:rPr>
              <w:t>2021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EC5D8F" w:rsidRDefault="00EC5D8F" w:rsidP="00324F1D">
            <w:pPr>
              <w:jc w:val="center"/>
              <w:rPr>
                <w:sz w:val="20"/>
              </w:rPr>
            </w:pPr>
            <w:r w:rsidRPr="00EC5D8F">
              <w:rPr>
                <w:sz w:val="20"/>
              </w:rPr>
              <w:t>2174,69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EC5D8F" w:rsidRDefault="00EC5D8F" w:rsidP="00324F1D">
            <w:pPr>
              <w:jc w:val="center"/>
              <w:rPr>
                <w:sz w:val="20"/>
              </w:rPr>
            </w:pPr>
            <w:r w:rsidRPr="00EC5D8F">
              <w:rPr>
                <w:sz w:val="20"/>
              </w:rPr>
              <w:t>2237,59</w:t>
            </w:r>
          </w:p>
        </w:tc>
      </w:tr>
      <w:tr w:rsidR="00EC5D8F" w:rsidRPr="00D06954" w:rsidTr="00245EE4">
        <w:trPr>
          <w:trHeight w:val="254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D06954" w:rsidRDefault="00EC5D8F" w:rsidP="00BE252A">
            <w:pPr>
              <w:tabs>
                <w:tab w:val="left" w:pos="2912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D06954">
              <w:rPr>
                <w:b/>
                <w:bCs/>
                <w:sz w:val="18"/>
                <w:szCs w:val="18"/>
              </w:rPr>
              <w:t>1.4.</w:t>
            </w: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D8F" w:rsidRPr="00392772" w:rsidRDefault="00EC5D8F" w:rsidP="00BE252A">
            <w:pPr>
              <w:tabs>
                <w:tab w:val="left" w:pos="2912"/>
              </w:tabs>
              <w:rPr>
                <w:sz w:val="19"/>
                <w:szCs w:val="19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D8F" w:rsidRPr="00245EE4" w:rsidRDefault="00EC5D8F" w:rsidP="00BE252A">
            <w:pPr>
              <w:tabs>
                <w:tab w:val="left" w:pos="2912"/>
              </w:tabs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245EE4" w:rsidRDefault="00EC5D8F" w:rsidP="00BE252A">
            <w:pPr>
              <w:tabs>
                <w:tab w:val="left" w:pos="2912"/>
              </w:tabs>
              <w:jc w:val="center"/>
              <w:rPr>
                <w:sz w:val="20"/>
              </w:rPr>
            </w:pPr>
            <w:r w:rsidRPr="00245EE4">
              <w:rPr>
                <w:sz w:val="20"/>
              </w:rPr>
              <w:t>2022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EC5D8F" w:rsidRDefault="00EC5D8F" w:rsidP="00324F1D">
            <w:pPr>
              <w:jc w:val="center"/>
              <w:rPr>
                <w:sz w:val="20"/>
              </w:rPr>
            </w:pPr>
            <w:r w:rsidRPr="00EC5D8F">
              <w:rPr>
                <w:sz w:val="20"/>
              </w:rPr>
              <w:t>2237,59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EC5D8F" w:rsidRDefault="00EC5D8F" w:rsidP="00324F1D">
            <w:pPr>
              <w:jc w:val="center"/>
              <w:rPr>
                <w:sz w:val="20"/>
              </w:rPr>
            </w:pPr>
            <w:r w:rsidRPr="00EC5D8F">
              <w:rPr>
                <w:sz w:val="20"/>
              </w:rPr>
              <w:t>2320,03</w:t>
            </w:r>
          </w:p>
        </w:tc>
      </w:tr>
      <w:tr w:rsidR="00EC5D8F" w:rsidRPr="00D06954" w:rsidTr="00245EE4">
        <w:trPr>
          <w:trHeight w:val="254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D06954" w:rsidRDefault="00EC5D8F" w:rsidP="00BE252A">
            <w:pPr>
              <w:tabs>
                <w:tab w:val="left" w:pos="2912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D06954">
              <w:rPr>
                <w:b/>
                <w:bCs/>
                <w:sz w:val="18"/>
                <w:szCs w:val="18"/>
              </w:rPr>
              <w:t>1.5.</w:t>
            </w: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D8F" w:rsidRPr="00392772" w:rsidRDefault="00EC5D8F" w:rsidP="00BE252A">
            <w:pPr>
              <w:tabs>
                <w:tab w:val="left" w:pos="2912"/>
              </w:tabs>
              <w:rPr>
                <w:sz w:val="19"/>
                <w:szCs w:val="19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D8F" w:rsidRPr="00245EE4" w:rsidRDefault="00EC5D8F" w:rsidP="00BE252A">
            <w:pPr>
              <w:tabs>
                <w:tab w:val="left" w:pos="2912"/>
              </w:tabs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245EE4" w:rsidRDefault="00EC5D8F" w:rsidP="00BE252A">
            <w:pPr>
              <w:tabs>
                <w:tab w:val="left" w:pos="2912"/>
              </w:tabs>
              <w:jc w:val="center"/>
              <w:rPr>
                <w:sz w:val="20"/>
              </w:rPr>
            </w:pPr>
            <w:r w:rsidRPr="00245EE4">
              <w:rPr>
                <w:sz w:val="20"/>
              </w:rPr>
              <w:t>2023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EC5D8F" w:rsidRDefault="00EC5D8F" w:rsidP="00324F1D">
            <w:pPr>
              <w:jc w:val="center"/>
              <w:rPr>
                <w:sz w:val="20"/>
              </w:rPr>
            </w:pPr>
            <w:r w:rsidRPr="00EC5D8F">
              <w:rPr>
                <w:sz w:val="20"/>
              </w:rPr>
              <w:t>2320,03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EC5D8F" w:rsidRDefault="00EC5D8F" w:rsidP="00324F1D">
            <w:pPr>
              <w:jc w:val="center"/>
              <w:rPr>
                <w:sz w:val="20"/>
              </w:rPr>
            </w:pPr>
            <w:r w:rsidRPr="00EC5D8F">
              <w:rPr>
                <w:sz w:val="20"/>
              </w:rPr>
              <w:t>2372,81</w:t>
            </w:r>
          </w:p>
        </w:tc>
      </w:tr>
      <w:tr w:rsidR="00C51F43" w:rsidRPr="00D06954" w:rsidTr="00245EE4">
        <w:trPr>
          <w:trHeight w:val="22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43" w:rsidRPr="00D06954" w:rsidRDefault="00C51F43" w:rsidP="00BE252A">
            <w:pPr>
              <w:tabs>
                <w:tab w:val="left" w:pos="2912"/>
              </w:tabs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F43" w:rsidRPr="00392772" w:rsidRDefault="00C51F43" w:rsidP="00BE252A">
            <w:pPr>
              <w:tabs>
                <w:tab w:val="left" w:pos="2912"/>
              </w:tabs>
              <w:rPr>
                <w:sz w:val="19"/>
                <w:szCs w:val="19"/>
              </w:rPr>
            </w:pPr>
          </w:p>
        </w:tc>
        <w:tc>
          <w:tcPr>
            <w:tcW w:w="5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F43" w:rsidRPr="00245EE4" w:rsidRDefault="00C51F43" w:rsidP="00BE252A">
            <w:pPr>
              <w:tabs>
                <w:tab w:val="left" w:pos="2912"/>
              </w:tabs>
              <w:jc w:val="both"/>
              <w:rPr>
                <w:sz w:val="20"/>
              </w:rPr>
            </w:pPr>
            <w:r w:rsidRPr="00245EE4">
              <w:rPr>
                <w:sz w:val="20"/>
              </w:rPr>
              <w:t>Население (тарифы указаны с учетом НДС)</w:t>
            </w:r>
          </w:p>
        </w:tc>
      </w:tr>
      <w:tr w:rsidR="00EC5D8F" w:rsidRPr="00D06954" w:rsidTr="00245EE4">
        <w:trPr>
          <w:trHeight w:val="27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D06954" w:rsidRDefault="00EC5D8F" w:rsidP="00BE252A">
            <w:pPr>
              <w:tabs>
                <w:tab w:val="left" w:pos="2912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D06954">
              <w:rPr>
                <w:b/>
                <w:bCs/>
                <w:sz w:val="18"/>
                <w:szCs w:val="18"/>
              </w:rPr>
              <w:t>1.6.</w:t>
            </w: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D8F" w:rsidRPr="00392772" w:rsidRDefault="00EC5D8F" w:rsidP="00BE252A">
            <w:pPr>
              <w:tabs>
                <w:tab w:val="left" w:pos="2912"/>
              </w:tabs>
              <w:rPr>
                <w:sz w:val="19"/>
                <w:szCs w:val="19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245EE4" w:rsidRDefault="00EC5D8F" w:rsidP="00BE252A">
            <w:pPr>
              <w:tabs>
                <w:tab w:val="left" w:pos="2912"/>
              </w:tabs>
              <w:rPr>
                <w:sz w:val="20"/>
              </w:rPr>
            </w:pPr>
            <w:proofErr w:type="spellStart"/>
            <w:r w:rsidRPr="00245EE4">
              <w:rPr>
                <w:sz w:val="20"/>
              </w:rPr>
              <w:t>одноставочный</w:t>
            </w:r>
            <w:proofErr w:type="spellEnd"/>
            <w:r w:rsidRPr="00245EE4">
              <w:rPr>
                <w:sz w:val="20"/>
              </w:rPr>
              <w:t>, руб./Гкал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245EE4" w:rsidRDefault="00EC5D8F" w:rsidP="00BE252A">
            <w:pPr>
              <w:tabs>
                <w:tab w:val="left" w:pos="2912"/>
              </w:tabs>
              <w:jc w:val="center"/>
              <w:rPr>
                <w:sz w:val="20"/>
              </w:rPr>
            </w:pPr>
            <w:r w:rsidRPr="00245EE4">
              <w:rPr>
                <w:sz w:val="20"/>
              </w:rPr>
              <w:t>2019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EC5D8F" w:rsidRDefault="00EC5D8F" w:rsidP="00324F1D">
            <w:pPr>
              <w:jc w:val="center"/>
              <w:rPr>
                <w:sz w:val="20"/>
              </w:rPr>
            </w:pPr>
            <w:r w:rsidRPr="00EC5D8F">
              <w:rPr>
                <w:sz w:val="20"/>
              </w:rPr>
              <w:t>2112,54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EC5D8F" w:rsidRDefault="00EC5D8F" w:rsidP="00324F1D">
            <w:pPr>
              <w:jc w:val="center"/>
              <w:rPr>
                <w:sz w:val="20"/>
              </w:rPr>
            </w:pPr>
            <w:r w:rsidRPr="00EC5D8F">
              <w:rPr>
                <w:sz w:val="20"/>
              </w:rPr>
              <w:t>2142,76</w:t>
            </w:r>
          </w:p>
        </w:tc>
      </w:tr>
      <w:tr w:rsidR="00EC5D8F" w:rsidRPr="00D06954" w:rsidTr="00245EE4">
        <w:trPr>
          <w:trHeight w:val="26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D06954" w:rsidRDefault="00EC5D8F" w:rsidP="00BE252A">
            <w:pPr>
              <w:tabs>
                <w:tab w:val="left" w:pos="2912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D06954">
              <w:rPr>
                <w:b/>
                <w:bCs/>
                <w:sz w:val="18"/>
                <w:szCs w:val="18"/>
              </w:rPr>
              <w:t>1.7.</w:t>
            </w: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D8F" w:rsidRPr="00392772" w:rsidRDefault="00EC5D8F" w:rsidP="00BE252A">
            <w:pPr>
              <w:tabs>
                <w:tab w:val="left" w:pos="2912"/>
              </w:tabs>
              <w:rPr>
                <w:sz w:val="19"/>
                <w:szCs w:val="19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D8F" w:rsidRPr="00245EE4" w:rsidRDefault="00EC5D8F" w:rsidP="00BE252A">
            <w:pPr>
              <w:tabs>
                <w:tab w:val="left" w:pos="2912"/>
              </w:tabs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245EE4" w:rsidRDefault="00EC5D8F" w:rsidP="00BE252A">
            <w:pPr>
              <w:tabs>
                <w:tab w:val="left" w:pos="2912"/>
              </w:tabs>
              <w:jc w:val="center"/>
              <w:rPr>
                <w:sz w:val="20"/>
              </w:rPr>
            </w:pPr>
            <w:r w:rsidRPr="00245EE4">
              <w:rPr>
                <w:sz w:val="20"/>
              </w:rPr>
              <w:t>2020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EC5D8F" w:rsidRDefault="00EC5D8F" w:rsidP="00324F1D">
            <w:pPr>
              <w:jc w:val="center"/>
              <w:rPr>
                <w:sz w:val="20"/>
              </w:rPr>
            </w:pPr>
            <w:r w:rsidRPr="00EC5D8F">
              <w:rPr>
                <w:sz w:val="20"/>
              </w:rPr>
              <w:t>2142,76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EC5D8F" w:rsidRDefault="00EC5D8F" w:rsidP="00324F1D">
            <w:pPr>
              <w:jc w:val="center"/>
              <w:rPr>
                <w:sz w:val="20"/>
              </w:rPr>
            </w:pPr>
            <w:r w:rsidRPr="00EC5D8F">
              <w:rPr>
                <w:sz w:val="20"/>
              </w:rPr>
              <w:t>2174,69</w:t>
            </w:r>
          </w:p>
        </w:tc>
      </w:tr>
      <w:tr w:rsidR="00EC5D8F" w:rsidRPr="00D06954" w:rsidTr="00245EE4">
        <w:trPr>
          <w:trHeight w:val="27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D06954" w:rsidRDefault="00EC5D8F" w:rsidP="00BE252A">
            <w:pPr>
              <w:tabs>
                <w:tab w:val="left" w:pos="2912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D06954">
              <w:rPr>
                <w:b/>
                <w:bCs/>
                <w:sz w:val="18"/>
                <w:szCs w:val="18"/>
              </w:rPr>
              <w:t>1.8.</w:t>
            </w: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D8F" w:rsidRPr="00392772" w:rsidRDefault="00EC5D8F" w:rsidP="00BE252A">
            <w:pPr>
              <w:tabs>
                <w:tab w:val="left" w:pos="2912"/>
              </w:tabs>
              <w:rPr>
                <w:sz w:val="19"/>
                <w:szCs w:val="19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D8F" w:rsidRPr="00245EE4" w:rsidRDefault="00EC5D8F" w:rsidP="00BE252A">
            <w:pPr>
              <w:tabs>
                <w:tab w:val="left" w:pos="2912"/>
              </w:tabs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245EE4" w:rsidRDefault="00EC5D8F" w:rsidP="00BE252A">
            <w:pPr>
              <w:tabs>
                <w:tab w:val="left" w:pos="2912"/>
              </w:tabs>
              <w:jc w:val="center"/>
              <w:rPr>
                <w:sz w:val="20"/>
              </w:rPr>
            </w:pPr>
            <w:r w:rsidRPr="00245EE4">
              <w:rPr>
                <w:sz w:val="20"/>
              </w:rPr>
              <w:t>2021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EC5D8F" w:rsidRDefault="00EC5D8F" w:rsidP="00324F1D">
            <w:pPr>
              <w:jc w:val="center"/>
              <w:rPr>
                <w:sz w:val="20"/>
              </w:rPr>
            </w:pPr>
            <w:r w:rsidRPr="00EC5D8F">
              <w:rPr>
                <w:sz w:val="20"/>
              </w:rPr>
              <w:t>2174,69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EC5D8F" w:rsidRDefault="00EC5D8F" w:rsidP="00324F1D">
            <w:pPr>
              <w:jc w:val="center"/>
              <w:rPr>
                <w:sz w:val="20"/>
              </w:rPr>
            </w:pPr>
            <w:r w:rsidRPr="00EC5D8F">
              <w:rPr>
                <w:sz w:val="20"/>
              </w:rPr>
              <w:t>2237,59</w:t>
            </w:r>
          </w:p>
        </w:tc>
      </w:tr>
      <w:tr w:rsidR="00EC5D8F" w:rsidRPr="00D06954" w:rsidTr="00245EE4">
        <w:trPr>
          <w:trHeight w:val="27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D06954" w:rsidRDefault="00EC5D8F" w:rsidP="00BE252A">
            <w:pPr>
              <w:tabs>
                <w:tab w:val="left" w:pos="2912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D06954">
              <w:rPr>
                <w:b/>
                <w:bCs/>
                <w:sz w:val="18"/>
                <w:szCs w:val="18"/>
              </w:rPr>
              <w:t>1.9.</w:t>
            </w: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D8F" w:rsidRPr="00392772" w:rsidRDefault="00EC5D8F" w:rsidP="00BE252A">
            <w:pPr>
              <w:tabs>
                <w:tab w:val="left" w:pos="2912"/>
              </w:tabs>
              <w:rPr>
                <w:sz w:val="19"/>
                <w:szCs w:val="19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D8F" w:rsidRPr="00245EE4" w:rsidRDefault="00EC5D8F" w:rsidP="00BE252A">
            <w:pPr>
              <w:tabs>
                <w:tab w:val="left" w:pos="2912"/>
              </w:tabs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245EE4" w:rsidRDefault="00EC5D8F" w:rsidP="00BE252A">
            <w:pPr>
              <w:tabs>
                <w:tab w:val="left" w:pos="2912"/>
              </w:tabs>
              <w:jc w:val="center"/>
              <w:rPr>
                <w:sz w:val="20"/>
              </w:rPr>
            </w:pPr>
            <w:r w:rsidRPr="00245EE4">
              <w:rPr>
                <w:sz w:val="20"/>
              </w:rPr>
              <w:t>2022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EC5D8F" w:rsidRDefault="00EC5D8F" w:rsidP="00324F1D">
            <w:pPr>
              <w:jc w:val="center"/>
              <w:rPr>
                <w:sz w:val="20"/>
              </w:rPr>
            </w:pPr>
            <w:r w:rsidRPr="00EC5D8F">
              <w:rPr>
                <w:sz w:val="20"/>
              </w:rPr>
              <w:t>2237,59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EC5D8F" w:rsidRDefault="00EC5D8F" w:rsidP="00324F1D">
            <w:pPr>
              <w:jc w:val="center"/>
              <w:rPr>
                <w:sz w:val="20"/>
              </w:rPr>
            </w:pPr>
            <w:r w:rsidRPr="00EC5D8F">
              <w:rPr>
                <w:sz w:val="20"/>
              </w:rPr>
              <w:t>2320,03</w:t>
            </w:r>
          </w:p>
        </w:tc>
      </w:tr>
      <w:tr w:rsidR="00EC5D8F" w:rsidRPr="00D06954" w:rsidTr="00245EE4">
        <w:trPr>
          <w:trHeight w:val="228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D06954" w:rsidRDefault="00EC5D8F" w:rsidP="00BE252A">
            <w:pPr>
              <w:tabs>
                <w:tab w:val="left" w:pos="2912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D06954">
              <w:rPr>
                <w:b/>
                <w:bCs/>
                <w:sz w:val="18"/>
                <w:szCs w:val="18"/>
              </w:rPr>
              <w:t>1.10.</w:t>
            </w:r>
          </w:p>
        </w:tc>
        <w:tc>
          <w:tcPr>
            <w:tcW w:w="3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D8F" w:rsidRPr="00392772" w:rsidRDefault="00EC5D8F" w:rsidP="00BE252A">
            <w:pPr>
              <w:tabs>
                <w:tab w:val="left" w:pos="2912"/>
              </w:tabs>
              <w:rPr>
                <w:sz w:val="19"/>
                <w:szCs w:val="19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D8F" w:rsidRPr="00245EE4" w:rsidRDefault="00EC5D8F" w:rsidP="00BE252A">
            <w:pPr>
              <w:tabs>
                <w:tab w:val="left" w:pos="2912"/>
              </w:tabs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245EE4" w:rsidRDefault="00EC5D8F" w:rsidP="00BE252A">
            <w:pPr>
              <w:tabs>
                <w:tab w:val="left" w:pos="2912"/>
              </w:tabs>
              <w:jc w:val="center"/>
              <w:rPr>
                <w:sz w:val="20"/>
              </w:rPr>
            </w:pPr>
            <w:r w:rsidRPr="00245EE4">
              <w:rPr>
                <w:sz w:val="20"/>
              </w:rPr>
              <w:t>2023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EC5D8F" w:rsidRDefault="00EC5D8F" w:rsidP="00324F1D">
            <w:pPr>
              <w:jc w:val="center"/>
              <w:rPr>
                <w:sz w:val="20"/>
              </w:rPr>
            </w:pPr>
            <w:r w:rsidRPr="00EC5D8F">
              <w:rPr>
                <w:sz w:val="20"/>
              </w:rPr>
              <w:t>2320,03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D8F" w:rsidRPr="00EC5D8F" w:rsidRDefault="00EC5D8F" w:rsidP="00324F1D">
            <w:pPr>
              <w:jc w:val="center"/>
              <w:rPr>
                <w:sz w:val="20"/>
              </w:rPr>
            </w:pPr>
            <w:r w:rsidRPr="00EC5D8F">
              <w:rPr>
                <w:sz w:val="20"/>
              </w:rPr>
              <w:t>2372,81</w:t>
            </w:r>
          </w:p>
        </w:tc>
      </w:tr>
    </w:tbl>
    <w:p w:rsidR="00CC015E" w:rsidRPr="001913DE" w:rsidRDefault="00CC015E" w:rsidP="00245EE4">
      <w:pPr>
        <w:pStyle w:val="ac"/>
        <w:spacing w:line="276" w:lineRule="auto"/>
        <w:rPr>
          <w:bCs/>
          <w:sz w:val="24"/>
          <w:szCs w:val="24"/>
        </w:rPr>
      </w:pPr>
      <w:r w:rsidRPr="00CC015E">
        <w:rPr>
          <w:noProof/>
          <w:szCs w:val="24"/>
        </w:rPr>
        <w:t xml:space="preserve">                                                                                                           </w:t>
      </w:r>
      <w:r w:rsidR="00BE6020">
        <w:rPr>
          <w:noProof/>
          <w:szCs w:val="24"/>
        </w:rPr>
        <w:t xml:space="preserve">                     </w:t>
      </w:r>
      <w:r w:rsidRPr="00CC015E">
        <w:rPr>
          <w:noProof/>
          <w:szCs w:val="24"/>
        </w:rPr>
        <w:t>».</w:t>
      </w:r>
    </w:p>
    <w:p w:rsidR="00CC015E" w:rsidRPr="00CC015E" w:rsidRDefault="00CC015E" w:rsidP="00245EE4">
      <w:pPr>
        <w:pStyle w:val="ac"/>
        <w:spacing w:line="276" w:lineRule="auto"/>
        <w:ind w:firstLine="708"/>
        <w:rPr>
          <w:szCs w:val="24"/>
        </w:rPr>
      </w:pPr>
      <w:r w:rsidRPr="00CC015E">
        <w:rPr>
          <w:b/>
          <w:szCs w:val="24"/>
        </w:rPr>
        <w:t>2.</w:t>
      </w:r>
      <w:r w:rsidRPr="00CC015E">
        <w:rPr>
          <w:szCs w:val="24"/>
        </w:rPr>
        <w:t xml:space="preserve"> </w:t>
      </w:r>
      <w:r w:rsidRPr="00CC015E">
        <w:rPr>
          <w:bCs/>
          <w:szCs w:val="24"/>
        </w:rPr>
        <w:t>Настоящее решение вступает в силу с 1 января 2020 г</w:t>
      </w:r>
      <w:r w:rsidRPr="00CC015E">
        <w:rPr>
          <w:szCs w:val="24"/>
        </w:rPr>
        <w:t>.</w:t>
      </w:r>
    </w:p>
    <w:p w:rsidR="0018504E" w:rsidRPr="00A855A0" w:rsidRDefault="0018504E" w:rsidP="00245EE4">
      <w:pPr>
        <w:pStyle w:val="ac"/>
        <w:ind w:firstLine="708"/>
        <w:jc w:val="right"/>
        <w:rPr>
          <w:sz w:val="32"/>
        </w:rPr>
      </w:pPr>
    </w:p>
    <w:p w:rsidR="00E65B5E" w:rsidRPr="00A855A0" w:rsidRDefault="00E65B5E" w:rsidP="00245EE4">
      <w:pPr>
        <w:tabs>
          <w:tab w:val="left" w:pos="1897"/>
        </w:tabs>
        <w:rPr>
          <w:szCs w:val="28"/>
        </w:rPr>
      </w:pPr>
    </w:p>
    <w:p w:rsidR="00E65B5E" w:rsidRPr="00A855A0" w:rsidRDefault="00E65B5E" w:rsidP="00245EE4">
      <w:pPr>
        <w:tabs>
          <w:tab w:val="left" w:pos="1897"/>
        </w:tabs>
        <w:rPr>
          <w:szCs w:val="28"/>
        </w:rPr>
      </w:pPr>
    </w:p>
    <w:p w:rsidR="004E7A0A" w:rsidRPr="004E7A0A" w:rsidRDefault="0045437D" w:rsidP="004E7A0A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>Р</w:t>
      </w:r>
      <w:r w:rsidR="003927BD" w:rsidRPr="008068B0">
        <w:rPr>
          <w:szCs w:val="28"/>
        </w:rPr>
        <w:t>уководител</w:t>
      </w:r>
      <w:r w:rsidRPr="008068B0">
        <w:rPr>
          <w:szCs w:val="28"/>
        </w:rPr>
        <w:t>ь</w:t>
      </w:r>
      <w:r w:rsidR="003927BD" w:rsidRPr="008068B0">
        <w:rPr>
          <w:szCs w:val="28"/>
        </w:rPr>
        <w:t xml:space="preserve"> службы</w:t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  <w:t xml:space="preserve"> </w:t>
      </w:r>
      <w:r w:rsidR="004E7A0A">
        <w:rPr>
          <w:szCs w:val="28"/>
        </w:rPr>
        <w:t xml:space="preserve">         </w:t>
      </w:r>
      <w:r w:rsidR="004E7A0A" w:rsidRPr="004E7A0A">
        <w:rPr>
          <w:szCs w:val="28"/>
        </w:rPr>
        <w:t xml:space="preserve"> Ю.Л. Алешина</w:t>
      </w:r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323272" w:rsidRDefault="00323272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323272" w:rsidSect="00D02D1E">
      <w:type w:val="continuous"/>
      <w:pgSz w:w="11906" w:h="16838" w:code="9"/>
      <w:pgMar w:top="1134" w:right="709" w:bottom="993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6F9" w:rsidRDefault="002F06F9">
      <w:r>
        <w:separator/>
      </w:r>
    </w:p>
  </w:endnote>
  <w:endnote w:type="continuationSeparator" w:id="0">
    <w:p w:rsidR="002F06F9" w:rsidRDefault="002F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6F9" w:rsidRDefault="002F06F9">
      <w:r>
        <w:separator/>
      </w:r>
    </w:p>
  </w:footnote>
  <w:footnote w:type="continuationSeparator" w:id="0">
    <w:p w:rsidR="002F06F9" w:rsidRDefault="002F0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C1422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76450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1DE1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487A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BDB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0732"/>
    <w:rsid w:val="000810D0"/>
    <w:rsid w:val="00083AD7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318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37DF6"/>
    <w:rsid w:val="001406EB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04E"/>
    <w:rsid w:val="0018529C"/>
    <w:rsid w:val="00185546"/>
    <w:rsid w:val="00186F92"/>
    <w:rsid w:val="001873D4"/>
    <w:rsid w:val="00187A71"/>
    <w:rsid w:val="00187AD6"/>
    <w:rsid w:val="00187E73"/>
    <w:rsid w:val="001906BB"/>
    <w:rsid w:val="001913DE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31F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5EE4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06F9"/>
    <w:rsid w:val="002F116F"/>
    <w:rsid w:val="002F1F2E"/>
    <w:rsid w:val="002F24DD"/>
    <w:rsid w:val="002F5B8A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6D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1C45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518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E7A0A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21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21F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0DC8"/>
    <w:rsid w:val="0057117B"/>
    <w:rsid w:val="00573C40"/>
    <w:rsid w:val="00573E7D"/>
    <w:rsid w:val="005754F6"/>
    <w:rsid w:val="00575527"/>
    <w:rsid w:val="005762CB"/>
    <w:rsid w:val="005764A0"/>
    <w:rsid w:val="00577DC8"/>
    <w:rsid w:val="00580A5B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8D2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5B1D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2B66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4E62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43D6"/>
    <w:rsid w:val="007155C6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AC5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4508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581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2FB8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2B4C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889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24B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5A0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864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379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020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46F75"/>
    <w:rsid w:val="00C5054A"/>
    <w:rsid w:val="00C50B3C"/>
    <w:rsid w:val="00C50B61"/>
    <w:rsid w:val="00C50F07"/>
    <w:rsid w:val="00C5156D"/>
    <w:rsid w:val="00C519DE"/>
    <w:rsid w:val="00C51F43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6F45"/>
    <w:rsid w:val="00C97B96"/>
    <w:rsid w:val="00C97C3E"/>
    <w:rsid w:val="00CA0D77"/>
    <w:rsid w:val="00CA109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15E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D1E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032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1DB8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6C88"/>
    <w:rsid w:val="00DA735A"/>
    <w:rsid w:val="00DA7421"/>
    <w:rsid w:val="00DA7CA9"/>
    <w:rsid w:val="00DB1EBE"/>
    <w:rsid w:val="00DB239B"/>
    <w:rsid w:val="00DB23A9"/>
    <w:rsid w:val="00DB4BCC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422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503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9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2EF3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5B5E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5D8F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908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</TotalTime>
  <Pages>2</Pages>
  <Words>304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6</cp:revision>
  <cp:lastPrinted>2019-11-13T09:00:00Z</cp:lastPrinted>
  <dcterms:created xsi:type="dcterms:W3CDTF">2019-06-18T13:10:00Z</dcterms:created>
  <dcterms:modified xsi:type="dcterms:W3CDTF">2019-11-21T07:19:00Z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