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B91842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F6738" w:rsidP="00E20A3C">
            <w:pPr>
              <w:tabs>
                <w:tab w:val="center" w:pos="2160"/>
              </w:tabs>
              <w:ind w:left="-108"/>
              <w:jc w:val="center"/>
            </w:pPr>
            <w:r>
              <w:t>53/63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F36EE3" w:rsidRDefault="00F36EE3" w:rsidP="00AE070E">
            <w:pPr>
              <w:jc w:val="center"/>
              <w:rPr>
                <w:szCs w:val="28"/>
              </w:rPr>
            </w:pPr>
            <w:r w:rsidRPr="00F36EE3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A69F3" w:rsidRDefault="00F36EE3" w:rsidP="00AE070E">
            <w:pPr>
              <w:jc w:val="center"/>
              <w:rPr>
                <w:szCs w:val="28"/>
              </w:rPr>
            </w:pPr>
            <w:r w:rsidRPr="00F36EE3">
              <w:rPr>
                <w:szCs w:val="28"/>
              </w:rPr>
              <w:t xml:space="preserve">от 18 декабря 2018 г. № 53/75 «Об установлении НИЖЕГОРОДСКОМУ МУНИЦИПАЛЬНОМУ УНИТАРНОМУ МНОГООТРАСЛЕВОМУ ПРОИЗВОДСТВЕННОМУ ПРЕДПРИЯТИЮ ЖИЛИЩНО-КОММУНАЛЬНОГО ХОЗЯЙСТВА НИЖЕГОРОДСКОГО ПОСЕЛЕНИЯ ДАЛЬНЕКОНСТАНТИНОВСКОГО РАЙОНА (ИНН 5215000391), п. Нижегородец </w:t>
            </w:r>
            <w:proofErr w:type="spellStart"/>
            <w:r w:rsidRPr="00F36EE3">
              <w:rPr>
                <w:szCs w:val="28"/>
              </w:rPr>
              <w:t>Дальнеконстантиновского</w:t>
            </w:r>
            <w:proofErr w:type="spellEnd"/>
            <w:r w:rsidRPr="00F36EE3">
              <w:rPr>
                <w:szCs w:val="28"/>
              </w:rPr>
              <w:t xml:space="preserve"> муниципального района Нижегородской области, тарифов </w:t>
            </w:r>
            <w:r w:rsidR="00B91842">
              <w:rPr>
                <w:szCs w:val="28"/>
              </w:rPr>
              <w:br/>
            </w:r>
            <w:r w:rsidRPr="00F36EE3">
              <w:rPr>
                <w:szCs w:val="28"/>
              </w:rPr>
              <w:t xml:space="preserve">в сфере холодного водоснабжения и водоотведения для потребителей </w:t>
            </w:r>
            <w:proofErr w:type="spellStart"/>
            <w:r w:rsidRPr="00F36EE3">
              <w:rPr>
                <w:szCs w:val="28"/>
              </w:rPr>
              <w:t>Дальнеконстантиновского</w:t>
            </w:r>
            <w:proofErr w:type="spellEnd"/>
            <w:r w:rsidRPr="00F36EE3">
              <w:rPr>
                <w:szCs w:val="28"/>
              </w:rPr>
              <w:t xml:space="preserve">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B91842" w:rsidRDefault="00261BEB" w:rsidP="00B91842">
      <w:pPr>
        <w:pStyle w:val="ac"/>
        <w:jc w:val="center"/>
      </w:pPr>
    </w:p>
    <w:p w:rsidR="0072069F" w:rsidRDefault="0072069F" w:rsidP="00B91842">
      <w:pPr>
        <w:pStyle w:val="ac"/>
        <w:jc w:val="center"/>
      </w:pPr>
    </w:p>
    <w:p w:rsidR="003F6738" w:rsidRPr="00B91842" w:rsidRDefault="003F6738" w:rsidP="00B91842">
      <w:pPr>
        <w:pStyle w:val="ac"/>
        <w:jc w:val="center"/>
      </w:pPr>
    </w:p>
    <w:p w:rsidR="00F36EE3" w:rsidRPr="00F36EE3" w:rsidRDefault="00F36EE3" w:rsidP="00F36EE3">
      <w:pPr>
        <w:spacing w:line="276" w:lineRule="auto"/>
        <w:ind w:firstLine="720"/>
        <w:jc w:val="both"/>
        <w:rPr>
          <w:szCs w:val="24"/>
        </w:rPr>
      </w:pPr>
      <w:proofErr w:type="gramStart"/>
      <w:r w:rsidRPr="00F36EE3">
        <w:rPr>
          <w:szCs w:val="24"/>
        </w:rPr>
        <w:t xml:space="preserve">В соответствии с Федеральным законом от 7 декабря 2011 г. № 416-ФЗ </w:t>
      </w:r>
      <w:r w:rsidR="00B91842">
        <w:rPr>
          <w:szCs w:val="24"/>
        </w:rPr>
        <w:br/>
      </w:r>
      <w:r w:rsidRPr="00F36EE3">
        <w:rPr>
          <w:szCs w:val="24"/>
        </w:rPr>
        <w:t xml:space="preserve">«О водоснабжении и водоотведении»,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НИЖЕГОРОДСКИМ МУНИЦИПАЛЬНЫМ УНИТАРНЫМ МНОГООТРАСЛЕВЫМ ПРОИЗВОДСТВЕННЫМ ПРЕДПРИЯТИЕМ ЖИЛИЩНО-КОММУНАЛЬНОГО ХОЗЯЙСТВА НИЖЕГОРОДСКОГО ПОСЕЛЕНИЯ ДАЛЬНЕКОНСТАНТИНОВСКОГО РАЙОНА </w:t>
      </w:r>
      <w:r w:rsidR="00B91842">
        <w:rPr>
          <w:szCs w:val="24"/>
        </w:rPr>
        <w:br/>
      </w:r>
      <w:r w:rsidRPr="00F36EE3">
        <w:rPr>
          <w:szCs w:val="24"/>
        </w:rPr>
        <w:t xml:space="preserve">(ИНН 5215000391), п. Нижегородец </w:t>
      </w:r>
      <w:proofErr w:type="spellStart"/>
      <w:r w:rsidRPr="00F36EE3">
        <w:rPr>
          <w:szCs w:val="24"/>
        </w:rPr>
        <w:t>Дальнеконстантиновского</w:t>
      </w:r>
      <w:proofErr w:type="spellEnd"/>
      <w:r w:rsidRPr="00F36EE3">
        <w:rPr>
          <w:szCs w:val="24"/>
        </w:rPr>
        <w:t xml:space="preserve"> муниципального</w:t>
      </w:r>
      <w:proofErr w:type="gramEnd"/>
      <w:r w:rsidRPr="00F36EE3">
        <w:rPr>
          <w:szCs w:val="24"/>
        </w:rPr>
        <w:t xml:space="preserve"> района Нижегородской области, экспертного заключения рег. </w:t>
      </w:r>
      <w:r w:rsidRPr="003313AE">
        <w:rPr>
          <w:szCs w:val="24"/>
        </w:rPr>
        <w:t>№ в-</w:t>
      </w:r>
      <w:r w:rsidR="003313AE" w:rsidRPr="003313AE">
        <w:rPr>
          <w:szCs w:val="24"/>
        </w:rPr>
        <w:t>756</w:t>
      </w:r>
      <w:r w:rsidRPr="003313AE">
        <w:rPr>
          <w:szCs w:val="24"/>
        </w:rPr>
        <w:t xml:space="preserve"> </w:t>
      </w:r>
      <w:r w:rsidR="00B91842" w:rsidRPr="003313AE">
        <w:rPr>
          <w:szCs w:val="24"/>
        </w:rPr>
        <w:t>от</w:t>
      </w:r>
      <w:r w:rsidR="00B91842" w:rsidRPr="00B91842">
        <w:rPr>
          <w:szCs w:val="24"/>
        </w:rPr>
        <w:t xml:space="preserve"> 14 ноября </w:t>
      </w:r>
      <w:r w:rsidRPr="00B91842">
        <w:rPr>
          <w:szCs w:val="24"/>
        </w:rPr>
        <w:t>2019</w:t>
      </w:r>
      <w:r w:rsidRPr="00F36EE3">
        <w:rPr>
          <w:szCs w:val="24"/>
        </w:rPr>
        <w:t xml:space="preserve"> г.:</w:t>
      </w:r>
    </w:p>
    <w:p w:rsidR="00F36EE3" w:rsidRPr="00F36EE3" w:rsidRDefault="00F36EE3" w:rsidP="00F36EE3">
      <w:pPr>
        <w:spacing w:line="276" w:lineRule="auto"/>
        <w:ind w:firstLine="709"/>
        <w:jc w:val="both"/>
        <w:rPr>
          <w:bCs/>
          <w:szCs w:val="28"/>
        </w:rPr>
      </w:pPr>
      <w:r w:rsidRPr="00F36EE3">
        <w:rPr>
          <w:b/>
          <w:szCs w:val="24"/>
        </w:rPr>
        <w:t>1.</w:t>
      </w:r>
      <w:r w:rsidRPr="00F36EE3">
        <w:rPr>
          <w:szCs w:val="24"/>
        </w:rPr>
        <w:t xml:space="preserve"> </w:t>
      </w:r>
      <w:proofErr w:type="gramStart"/>
      <w:r w:rsidRPr="00F36EE3">
        <w:rPr>
          <w:szCs w:val="24"/>
        </w:rPr>
        <w:t xml:space="preserve">Внести в </w:t>
      </w:r>
      <w:r w:rsidRPr="00F36EE3">
        <w:rPr>
          <w:noProof/>
          <w:szCs w:val="24"/>
        </w:rPr>
        <w:t xml:space="preserve">решение региональной службы по тарифам Нижегородской области </w:t>
      </w:r>
      <w:r w:rsidRPr="00F36EE3">
        <w:rPr>
          <w:bCs/>
          <w:szCs w:val="24"/>
        </w:rPr>
        <w:t xml:space="preserve">от 18 декабря 2018 г. № 53/75 «Об установлении НИЖЕГОРОДСКОМУ </w:t>
      </w:r>
      <w:r w:rsidRPr="00F36EE3">
        <w:rPr>
          <w:bCs/>
          <w:szCs w:val="24"/>
        </w:rPr>
        <w:lastRenderedPageBreak/>
        <w:t xml:space="preserve">МУНИЦИПАЛЬНОМУ УНИТАРНОМУ МНОГООТРАСЛЕВОМУ ПРОИЗВОДСТВЕННОМУ ПРЕДПРИЯТИЮ ЖИЛИЩНО-КОММУНАЛЬНОГО ХОЗЯЙСТВА НИЖЕГОРОДСКОГО ПОСЕЛЕНИЯ ДАЛЬНЕКОНСТАНТИНОВСКОГО РАЙОНА (ИНН 5215000391), </w:t>
      </w:r>
      <w:r w:rsidR="00B91842">
        <w:rPr>
          <w:bCs/>
          <w:szCs w:val="24"/>
        </w:rPr>
        <w:br/>
      </w:r>
      <w:r w:rsidRPr="00F36EE3">
        <w:rPr>
          <w:bCs/>
          <w:szCs w:val="24"/>
        </w:rPr>
        <w:t xml:space="preserve">п. Нижегородец </w:t>
      </w:r>
      <w:proofErr w:type="spellStart"/>
      <w:r w:rsidRPr="00F36EE3">
        <w:rPr>
          <w:bCs/>
          <w:szCs w:val="24"/>
        </w:rPr>
        <w:t>Дальнеконстантиновского</w:t>
      </w:r>
      <w:proofErr w:type="spellEnd"/>
      <w:r w:rsidRPr="00F36EE3">
        <w:rPr>
          <w:bCs/>
          <w:szCs w:val="24"/>
        </w:rPr>
        <w:t xml:space="preserve"> муниципального района Нижегородской области, тарифов в сфере холодного водоснабжения и водоотведения для потребителей </w:t>
      </w:r>
      <w:proofErr w:type="spellStart"/>
      <w:r w:rsidRPr="00F36EE3">
        <w:rPr>
          <w:bCs/>
          <w:szCs w:val="24"/>
        </w:rPr>
        <w:t>Дальнеконстантиновского</w:t>
      </w:r>
      <w:proofErr w:type="spellEnd"/>
      <w:r w:rsidRPr="00F36EE3">
        <w:rPr>
          <w:bCs/>
          <w:szCs w:val="24"/>
        </w:rPr>
        <w:t xml:space="preserve"> муниципального </w:t>
      </w:r>
      <w:r w:rsidRPr="00F36EE3">
        <w:rPr>
          <w:bCs/>
          <w:szCs w:val="28"/>
        </w:rPr>
        <w:t>района Нижегородской области»</w:t>
      </w:r>
      <w:r w:rsidRPr="00F36EE3">
        <w:rPr>
          <w:noProof/>
          <w:szCs w:val="28"/>
        </w:rPr>
        <w:t xml:space="preserve"> следующие изменения:</w:t>
      </w:r>
      <w:proofErr w:type="gramEnd"/>
    </w:p>
    <w:p w:rsidR="00F36EE3" w:rsidRPr="00F36EE3" w:rsidRDefault="00F36EE3" w:rsidP="00F36EE3">
      <w:pPr>
        <w:spacing w:line="276" w:lineRule="auto"/>
        <w:jc w:val="both"/>
        <w:rPr>
          <w:noProof/>
          <w:szCs w:val="28"/>
        </w:rPr>
      </w:pPr>
      <w:r w:rsidRPr="00F36EE3">
        <w:rPr>
          <w:b/>
          <w:i/>
          <w:noProof/>
          <w:szCs w:val="28"/>
        </w:rPr>
        <w:t>1.1.</w:t>
      </w:r>
      <w:r w:rsidRPr="00F36EE3">
        <w:rPr>
          <w:noProof/>
          <w:szCs w:val="28"/>
        </w:rPr>
        <w:t xml:space="preserve"> Таблицу пункта </w:t>
      </w:r>
      <w:r w:rsidR="000A4B05">
        <w:rPr>
          <w:noProof/>
          <w:szCs w:val="28"/>
        </w:rPr>
        <w:t>3</w:t>
      </w:r>
      <w:r w:rsidRPr="00F36EE3">
        <w:rPr>
          <w:noProof/>
          <w:szCs w:val="28"/>
        </w:rPr>
        <w:t xml:space="preserve"> решения изложить в следующей редакции:</w:t>
      </w:r>
    </w:p>
    <w:p w:rsidR="00F36EE3" w:rsidRPr="00F36EE3" w:rsidRDefault="00F36EE3" w:rsidP="00F36EE3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 w:rsidRPr="00F36EE3">
        <w:rPr>
          <w:noProof/>
          <w:szCs w:val="28"/>
        </w:rPr>
        <w:t>«</w:t>
      </w:r>
    </w:p>
    <w:tbl>
      <w:tblPr>
        <w:tblW w:w="4920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628"/>
        <w:gridCol w:w="739"/>
        <w:gridCol w:w="804"/>
        <w:gridCol w:w="739"/>
        <w:gridCol w:w="804"/>
        <w:gridCol w:w="741"/>
        <w:gridCol w:w="804"/>
        <w:gridCol w:w="741"/>
        <w:gridCol w:w="808"/>
        <w:gridCol w:w="738"/>
        <w:gridCol w:w="796"/>
      </w:tblGrid>
      <w:tr w:rsidR="00F36EE3" w:rsidRPr="00E25452" w:rsidTr="00B91842">
        <w:trPr>
          <w:trHeight w:val="281"/>
          <w:jc w:val="center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 xml:space="preserve">№ </w:t>
            </w:r>
            <w:proofErr w:type="gramStart"/>
            <w:r w:rsidRPr="00A90425">
              <w:rPr>
                <w:b/>
                <w:sz w:val="16"/>
                <w:lang w:eastAsia="en-US"/>
              </w:rPr>
              <w:t>п</w:t>
            </w:r>
            <w:proofErr w:type="gramEnd"/>
            <w:r w:rsidRPr="00A90425">
              <w:rPr>
                <w:b/>
                <w:sz w:val="16"/>
                <w:lang w:eastAsia="en-US"/>
              </w:rPr>
              <w:t>/п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92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Периоды регулирования</w:t>
            </w:r>
          </w:p>
        </w:tc>
      </w:tr>
      <w:tr w:rsidR="00F36EE3" w:rsidRPr="00E25452" w:rsidTr="00B91842">
        <w:trPr>
          <w:cantSplit/>
          <w:trHeight w:val="138"/>
          <w:jc w:val="center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A90425" w:rsidRDefault="00F36EE3" w:rsidP="00B91842">
            <w:pPr>
              <w:rPr>
                <w:b/>
                <w:sz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A90425" w:rsidRDefault="00F36EE3" w:rsidP="00B91842">
            <w:pPr>
              <w:rPr>
                <w:b/>
                <w:sz w:val="16"/>
                <w:lang w:eastAsia="en-US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2019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2020 год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2021 год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2022 год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2023 год</w:t>
            </w:r>
          </w:p>
        </w:tc>
      </w:tr>
      <w:tr w:rsidR="00A90425" w:rsidRPr="00E25452" w:rsidTr="00B91842">
        <w:trPr>
          <w:cantSplit/>
          <w:trHeight w:val="357"/>
          <w:jc w:val="center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A90425" w:rsidRDefault="00F36EE3" w:rsidP="00B91842">
            <w:pPr>
              <w:rPr>
                <w:b/>
                <w:sz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A90425" w:rsidRDefault="00F36EE3" w:rsidP="00B91842">
            <w:pPr>
              <w:rPr>
                <w:b/>
                <w:sz w:val="16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января по 30 июня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highlight w:val="yellow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июля по 31 декабря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января по 30 июня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июля по 31 декабря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января по 30 июня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июля по 31 декабря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января по 30 июня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января по 30 июня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jc w:val="center"/>
              <w:rPr>
                <w:b/>
                <w:sz w:val="16"/>
                <w:lang w:eastAsia="en-US"/>
              </w:rPr>
            </w:pPr>
            <w:r w:rsidRPr="00A90425">
              <w:rPr>
                <w:b/>
                <w:sz w:val="16"/>
                <w:lang w:eastAsia="en-US"/>
              </w:rPr>
              <w:t>С 1 июля по 31 декабря</w:t>
            </w:r>
          </w:p>
        </w:tc>
      </w:tr>
      <w:tr w:rsidR="00B91842" w:rsidRPr="001C4645" w:rsidTr="00B91842">
        <w:trPr>
          <w:trHeight w:val="133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90425"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rPr>
                <w:noProof/>
                <w:sz w:val="20"/>
                <w:lang w:eastAsia="en-US"/>
              </w:rPr>
            </w:pPr>
            <w:r w:rsidRPr="00A90425">
              <w:rPr>
                <w:sz w:val="20"/>
                <w:lang w:eastAsia="en-US"/>
              </w:rPr>
              <w:t>Питьевая вода, руб./м</w:t>
            </w:r>
            <w:r w:rsidRPr="00A90425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19,01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19,39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19,39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20,16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20,87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20,87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21,69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21,69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22,40</w:t>
            </w:r>
          </w:p>
        </w:tc>
      </w:tr>
      <w:tr w:rsidR="00B91842" w:rsidRPr="001C4645" w:rsidTr="00B91842">
        <w:trPr>
          <w:trHeight w:val="133"/>
          <w:jc w:val="center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90425"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rPr>
                <w:noProof/>
                <w:sz w:val="20"/>
                <w:lang w:eastAsia="en-US"/>
              </w:rPr>
            </w:pPr>
            <w:r w:rsidRPr="00A90425">
              <w:rPr>
                <w:sz w:val="20"/>
                <w:lang w:eastAsia="en-US"/>
              </w:rPr>
              <w:t>Питьевая вода, руб./м</w:t>
            </w:r>
            <w:r w:rsidRPr="00A90425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19,01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19,39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19,39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20,16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20,16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20,87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20,87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21,69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21,69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22,40</w:t>
            </w:r>
          </w:p>
        </w:tc>
      </w:tr>
      <w:tr w:rsidR="00B91842" w:rsidRPr="001C4645" w:rsidTr="00FA7118">
        <w:trPr>
          <w:trHeight w:val="132"/>
          <w:jc w:val="center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42" w:rsidRPr="00A90425" w:rsidRDefault="00B91842" w:rsidP="00B91842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rPr>
                <w:noProof/>
                <w:sz w:val="20"/>
                <w:lang w:eastAsia="en-US"/>
              </w:rPr>
            </w:pPr>
            <w:r w:rsidRPr="00A90425"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42" w:rsidRPr="00B91842" w:rsidRDefault="00B91842" w:rsidP="00B91842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42" w:rsidRPr="00B91842" w:rsidRDefault="00B91842" w:rsidP="00B91842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842" w:rsidRPr="00B91842" w:rsidRDefault="00B91842" w:rsidP="00B91842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rPr>
                <w:sz w:val="20"/>
                <w:highlight w:val="yellow"/>
              </w:rPr>
            </w:pPr>
          </w:p>
        </w:tc>
      </w:tr>
      <w:tr w:rsidR="00B91842" w:rsidRPr="001C4645" w:rsidTr="00B91842">
        <w:trPr>
          <w:trHeight w:val="132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90425"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rPr>
                <w:noProof/>
                <w:sz w:val="20"/>
                <w:lang w:eastAsia="en-US"/>
              </w:rPr>
            </w:pPr>
            <w:r w:rsidRPr="00A90425"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 w:rsidRPr="00A90425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9,36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9,52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9,52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9,68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9,68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10,24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10,24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10,63</w:t>
            </w:r>
          </w:p>
        </w:tc>
      </w:tr>
      <w:tr w:rsidR="00B91842" w:rsidRPr="001C4645" w:rsidTr="00B91842">
        <w:trPr>
          <w:trHeight w:val="132"/>
          <w:jc w:val="center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90425"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1842" w:rsidRPr="00A90425" w:rsidRDefault="00B91842" w:rsidP="00B91842">
            <w:pPr>
              <w:rPr>
                <w:noProof/>
                <w:sz w:val="20"/>
                <w:lang w:eastAsia="en-US"/>
              </w:rPr>
            </w:pPr>
            <w:r w:rsidRPr="00A90425"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 w:rsidRPr="00A90425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9,36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9,52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842" w:rsidRPr="00B91842" w:rsidRDefault="00B91842" w:rsidP="00B91842">
            <w:pPr>
              <w:jc w:val="center"/>
              <w:rPr>
                <w:sz w:val="20"/>
              </w:rPr>
            </w:pPr>
            <w:r w:rsidRPr="00B91842">
              <w:rPr>
                <w:sz w:val="20"/>
              </w:rPr>
              <w:t>9,52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9,68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9,68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10,05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10,05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10,24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10,24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842" w:rsidRPr="00B91842" w:rsidRDefault="00B91842" w:rsidP="00B91842">
            <w:pPr>
              <w:pStyle w:val="ac"/>
              <w:jc w:val="center"/>
              <w:rPr>
                <w:sz w:val="20"/>
                <w:szCs w:val="20"/>
              </w:rPr>
            </w:pPr>
            <w:r w:rsidRPr="00B91842">
              <w:rPr>
                <w:sz w:val="20"/>
                <w:szCs w:val="20"/>
              </w:rPr>
              <w:t>10,63</w:t>
            </w:r>
          </w:p>
        </w:tc>
      </w:tr>
      <w:tr w:rsidR="00A90425" w:rsidRPr="001C4645" w:rsidTr="00B91842">
        <w:trPr>
          <w:trHeight w:val="132"/>
          <w:jc w:val="center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A90425" w:rsidRDefault="00F36EE3" w:rsidP="00B91842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EE3" w:rsidRPr="00A90425" w:rsidRDefault="00F36EE3" w:rsidP="00B91842">
            <w:pPr>
              <w:rPr>
                <w:noProof/>
                <w:sz w:val="20"/>
                <w:lang w:eastAsia="en-US"/>
              </w:rPr>
            </w:pPr>
            <w:r w:rsidRPr="00A90425"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E3" w:rsidRPr="001C4645" w:rsidRDefault="00F36EE3" w:rsidP="00B91842">
            <w:pPr>
              <w:rPr>
                <w:sz w:val="18"/>
                <w:szCs w:val="18"/>
              </w:rPr>
            </w:pPr>
          </w:p>
        </w:tc>
      </w:tr>
    </w:tbl>
    <w:p w:rsidR="00F36EE3" w:rsidRPr="00F36EE3" w:rsidRDefault="00F36EE3" w:rsidP="00F36EE3">
      <w:pPr>
        <w:autoSpaceDE w:val="0"/>
        <w:autoSpaceDN w:val="0"/>
        <w:adjustRightInd w:val="0"/>
        <w:spacing w:line="276" w:lineRule="auto"/>
        <w:jc w:val="right"/>
        <w:rPr>
          <w:noProof/>
          <w:szCs w:val="28"/>
        </w:rPr>
      </w:pPr>
      <w:r w:rsidRPr="00F36EE3">
        <w:rPr>
          <w:noProof/>
          <w:szCs w:val="28"/>
        </w:rPr>
        <w:t>».</w:t>
      </w:r>
    </w:p>
    <w:p w:rsidR="00890EF3" w:rsidRDefault="00AE070E" w:rsidP="00890EF3">
      <w:pPr>
        <w:pStyle w:val="ac"/>
        <w:spacing w:line="276" w:lineRule="auto"/>
      </w:pPr>
      <w:r w:rsidRPr="00F36EE3">
        <w:rPr>
          <w:b/>
          <w:i/>
        </w:rPr>
        <w:t>1</w:t>
      </w:r>
      <w:r w:rsidR="009C385A" w:rsidRPr="00F36EE3">
        <w:rPr>
          <w:b/>
          <w:i/>
        </w:rPr>
        <w:t>.2.</w:t>
      </w:r>
      <w:r w:rsidR="009C385A" w:rsidRPr="00F36EE3">
        <w:t xml:space="preserve"> </w:t>
      </w:r>
      <w:r w:rsidR="00890EF3" w:rsidRPr="00890EF3">
        <w:t>Приложения 1, 2 к решению изложить в новой редакции согласно Приложениям 1, 2 к настоящему решению.</w:t>
      </w:r>
    </w:p>
    <w:p w:rsidR="007016A7" w:rsidRPr="00AE070E" w:rsidRDefault="006F7468" w:rsidP="00890EF3">
      <w:pPr>
        <w:pStyle w:val="ac"/>
        <w:spacing w:line="276" w:lineRule="auto"/>
        <w:ind w:firstLine="720"/>
      </w:pPr>
      <w:r w:rsidRPr="00AE070E">
        <w:rPr>
          <w:b/>
        </w:rPr>
        <w:t xml:space="preserve">2. </w:t>
      </w:r>
      <w:r w:rsidRPr="00AE070E">
        <w:t>Настоящее решение вступает в силу с 1 января 2020 г.</w:t>
      </w:r>
    </w:p>
    <w:p w:rsidR="00AD00BF" w:rsidRDefault="00AD00BF" w:rsidP="00B91842">
      <w:pPr>
        <w:ind w:firstLine="720"/>
        <w:jc w:val="both"/>
        <w:rPr>
          <w:szCs w:val="28"/>
        </w:rPr>
      </w:pPr>
    </w:p>
    <w:p w:rsidR="009C385A" w:rsidRDefault="009C385A" w:rsidP="00B91842">
      <w:pPr>
        <w:ind w:firstLine="720"/>
        <w:jc w:val="both"/>
        <w:rPr>
          <w:szCs w:val="28"/>
        </w:rPr>
      </w:pPr>
    </w:p>
    <w:p w:rsidR="009C385A" w:rsidRPr="00AD00BF" w:rsidRDefault="009C385A" w:rsidP="00B91842">
      <w:pPr>
        <w:ind w:firstLine="720"/>
        <w:jc w:val="both"/>
        <w:rPr>
          <w:szCs w:val="28"/>
        </w:rPr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936EBB" w:rsidRPr="00936EBB">
        <w:rPr>
          <w:szCs w:val="28"/>
        </w:rPr>
        <w:t xml:space="preserve">         </w:t>
      </w:r>
      <w:r w:rsidR="00936EBB">
        <w:rPr>
          <w:szCs w:val="28"/>
        </w:rPr>
        <w:t xml:space="preserve">                                         </w:t>
      </w:r>
      <w:r w:rsidR="00936EBB" w:rsidRPr="00936EBB">
        <w:rPr>
          <w:szCs w:val="28"/>
        </w:rPr>
        <w:t xml:space="preserve">   </w:t>
      </w:r>
      <w:proofErr w:type="spellStart"/>
      <w:r w:rsidR="00936EBB" w:rsidRPr="00936EBB">
        <w:rPr>
          <w:szCs w:val="28"/>
        </w:rPr>
        <w:t>Ю.Л.Алешина</w:t>
      </w:r>
      <w:proofErr w:type="spellEnd"/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C72BC0" w:rsidRDefault="00C72BC0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9E7ECA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E7ECA" w:rsidRDefault="009E7ECA" w:rsidP="009E7ECA"/>
          <w:p w:rsidR="009E7ECA" w:rsidRDefault="009E7ECA" w:rsidP="008305DC">
            <w:pPr>
              <w:ind w:left="3552"/>
              <w:jc w:val="center"/>
            </w:pPr>
          </w:p>
          <w:p w:rsidR="007016A7" w:rsidRDefault="007016A7" w:rsidP="008305DC">
            <w:pPr>
              <w:ind w:left="3552"/>
              <w:jc w:val="center"/>
            </w:pPr>
          </w:p>
          <w:p w:rsidR="005808BA" w:rsidRDefault="005808BA" w:rsidP="007016A7"/>
          <w:p w:rsidR="00F36EE3" w:rsidRDefault="00F36EE3" w:rsidP="007016A7"/>
          <w:p w:rsidR="005C06DC" w:rsidRDefault="00E81283" w:rsidP="008305DC">
            <w:pPr>
              <w:ind w:left="3552"/>
              <w:jc w:val="center"/>
            </w:pPr>
            <w:r>
              <w:lastRenderedPageBreak/>
              <w:t xml:space="preserve">ПРИЛОЖЕНИЕ </w:t>
            </w:r>
            <w:r w:rsidR="0072069F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B91842">
              <w:t>от</w:t>
            </w:r>
            <w:r w:rsidR="00B91842" w:rsidRPr="00B91842">
              <w:t xml:space="preserve"> 21 ноября</w:t>
            </w:r>
            <w:r w:rsidRPr="00B91842">
              <w:t xml:space="preserve"> </w:t>
            </w:r>
            <w:r w:rsidR="00F1607E" w:rsidRPr="00B91842">
              <w:t xml:space="preserve">2019 </w:t>
            </w:r>
            <w:r w:rsidR="00CC03DF" w:rsidRPr="00B91842">
              <w:t>г.</w:t>
            </w:r>
            <w:r w:rsidRPr="00B91842">
              <w:t xml:space="preserve"> №</w:t>
            </w:r>
            <w:r w:rsidR="006B0802" w:rsidRPr="00D74902">
              <w:t xml:space="preserve"> </w:t>
            </w:r>
            <w:r w:rsidR="003F6738">
              <w:t>53/63</w:t>
            </w:r>
          </w:p>
          <w:p w:rsidR="0056238E" w:rsidRPr="001D06AF" w:rsidRDefault="0056238E" w:rsidP="009E7ECA"/>
        </w:tc>
      </w:tr>
      <w:tr w:rsidR="009E7ECA" w:rsidTr="009E7ECA">
        <w:trPr>
          <w:gridAfter w:val="1"/>
          <w:wAfter w:w="11" w:type="dxa"/>
        </w:trPr>
        <w:tc>
          <w:tcPr>
            <w:tcW w:w="528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23328" w:rsidRDefault="00823328" w:rsidP="00823328">
            <w:pPr>
              <w:spacing w:line="276" w:lineRule="auto"/>
              <w:ind w:left="3552"/>
              <w:jc w:val="center"/>
            </w:pPr>
            <w:r>
              <w:t xml:space="preserve">«ПРИЛОЖЕНИЕ </w:t>
            </w:r>
            <w:r w:rsidR="0072069F">
              <w:t>1</w:t>
            </w:r>
          </w:p>
          <w:p w:rsidR="00823328" w:rsidRDefault="00823328" w:rsidP="0082332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E7ECA" w:rsidRPr="00CB1B90" w:rsidRDefault="00F36EE3" w:rsidP="0072069F">
            <w:pPr>
              <w:ind w:left="3552"/>
              <w:jc w:val="center"/>
              <w:rPr>
                <w:lang w:val="en-US"/>
              </w:rPr>
            </w:pPr>
            <w:r w:rsidRPr="00F36EE3">
              <w:t>от 18 декабря 2018 г. № 53/75</w:t>
            </w:r>
          </w:p>
        </w:tc>
      </w:tr>
      <w:tr w:rsidR="009E7ECA" w:rsidRPr="006161EA" w:rsidTr="000127AE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E7ECA" w:rsidRDefault="009E7ECA" w:rsidP="009E7E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C385A" w:rsidRPr="009C385A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C385A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D00BF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C385A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9C385A" w:rsidRPr="00C15EF7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52E07" w:rsidRPr="00452E07" w:rsidRDefault="009E7ECA" w:rsidP="00452E0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</w:t>
      </w:r>
      <w:r w:rsidR="0070789E">
        <w:rPr>
          <w:sz w:val="24"/>
          <w:szCs w:val="24"/>
          <w:lang w:eastAsia="en-US"/>
        </w:rPr>
        <w:t>19</w:t>
      </w:r>
      <w:r>
        <w:rPr>
          <w:sz w:val="24"/>
          <w:szCs w:val="24"/>
          <w:lang w:eastAsia="en-US"/>
        </w:rPr>
        <w:t xml:space="preserve"> г. по 31.12.202</w:t>
      </w:r>
      <w:r w:rsidR="00D42AE3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01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  <w:gridCol w:w="567"/>
        <w:gridCol w:w="41"/>
      </w:tblGrid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452E07" w:rsidRPr="00452E07" w:rsidTr="00202841">
        <w:trPr>
          <w:gridAfter w:val="2"/>
          <w:wAfter w:w="608" w:type="dxa"/>
          <w:trHeight w:val="74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452E07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452E07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организации (ИНН)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0622BE" w:rsidRDefault="00452E07" w:rsidP="00673856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0622BE">
              <w:rPr>
                <w:sz w:val="20"/>
                <w:szCs w:val="24"/>
                <w:lang w:eastAsia="en-US"/>
              </w:rPr>
              <w:t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 (ИНН 5215000391)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0622BE" w:rsidRDefault="00452E07" w:rsidP="00673856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0622BE">
              <w:rPr>
                <w:sz w:val="20"/>
                <w:szCs w:val="24"/>
                <w:lang w:eastAsia="en-US"/>
              </w:rPr>
              <w:t xml:space="preserve">606305, Нижегородская область, </w:t>
            </w:r>
            <w:proofErr w:type="spellStart"/>
            <w:r w:rsidRPr="000622BE">
              <w:rPr>
                <w:sz w:val="20"/>
                <w:szCs w:val="24"/>
                <w:lang w:eastAsia="en-US"/>
              </w:rPr>
              <w:t>Дальнеконстантиновский</w:t>
            </w:r>
            <w:proofErr w:type="spellEnd"/>
            <w:r w:rsidRPr="000622BE">
              <w:rPr>
                <w:sz w:val="20"/>
                <w:szCs w:val="24"/>
                <w:lang w:eastAsia="en-US"/>
              </w:rPr>
              <w:t xml:space="preserve"> муниципальный район, п. Нижегородец, ул. Ленина, д. 9А</w:t>
            </w:r>
          </w:p>
        </w:tc>
      </w:tr>
      <w:tr w:rsidR="00452E07" w:rsidRPr="00452E07" w:rsidTr="00452E07">
        <w:trPr>
          <w:gridAfter w:val="2"/>
          <w:wAfter w:w="608" w:type="dxa"/>
          <w:trHeight w:val="109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452E07" w:rsidRPr="00452E07" w:rsidTr="00202841">
        <w:trPr>
          <w:gridAfter w:val="2"/>
          <w:wAfter w:w="608" w:type="dxa"/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452E0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452E07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128,06</w:t>
            </w:r>
          </w:p>
        </w:tc>
      </w:tr>
      <w:tr w:rsidR="00452E07" w:rsidRPr="00452E07" w:rsidTr="00202841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122,94</w:t>
            </w:r>
          </w:p>
        </w:tc>
      </w:tr>
      <w:tr w:rsidR="00452E07" w:rsidRPr="00452E07" w:rsidTr="00202841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5,12</w:t>
            </w:r>
          </w:p>
        </w:tc>
      </w:tr>
      <w:tr w:rsidR="00452E07" w:rsidRPr="00452E07" w:rsidTr="00202841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52E07" w:rsidRPr="00452E07" w:rsidTr="00202841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2E07" w:rsidRPr="00452E07" w:rsidTr="00202841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1652,03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1652,03   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45,68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45,68   </w:t>
            </w:r>
          </w:p>
        </w:tc>
      </w:tr>
      <w:tr w:rsidR="00452E07" w:rsidRPr="00452E07" w:rsidTr="00202841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1697,71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1697,71   </w:t>
            </w:r>
          </w:p>
        </w:tc>
        <w:tc>
          <w:tcPr>
            <w:tcW w:w="567" w:type="dxa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1722,70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1722,70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49,22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49,22   </w:t>
            </w:r>
          </w:p>
        </w:tc>
      </w:tr>
      <w:tr w:rsidR="00452E07" w:rsidRPr="00452E07" w:rsidTr="00202841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1771,92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1771,92</w:t>
            </w:r>
          </w:p>
        </w:tc>
        <w:tc>
          <w:tcPr>
            <w:tcW w:w="567" w:type="dxa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1771,15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1771,15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53,72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53,72   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1824,87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1824,87 </w:t>
            </w:r>
          </w:p>
        </w:tc>
      </w:tr>
      <w:tr w:rsidR="00452E07" w:rsidRPr="00452E07" w:rsidTr="00202841">
        <w:trPr>
          <w:gridAfter w:val="2"/>
          <w:wAfter w:w="608" w:type="dxa"/>
          <w:trHeight w:val="30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1823,90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1823,90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55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58,83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58,83</w:t>
            </w:r>
          </w:p>
        </w:tc>
      </w:tr>
      <w:tr w:rsidR="00452E07" w:rsidRPr="00452E07" w:rsidTr="00202841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1882,73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1882,73   </w:t>
            </w:r>
          </w:p>
        </w:tc>
        <w:tc>
          <w:tcPr>
            <w:tcW w:w="608" w:type="dxa"/>
            <w:gridSpan w:val="2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1878,21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1878,21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64,51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64,51 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1942,72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1942,72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9119,95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9119,95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</w:t>
            </w:r>
            <w:r w:rsidRPr="00452E07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452E07" w:rsidRPr="00452E07" w:rsidTr="00202841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2E07" w:rsidRPr="00452E07" w:rsidTr="00202841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790,78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790,78</w:t>
            </w:r>
          </w:p>
        </w:tc>
      </w:tr>
      <w:tr w:rsidR="00452E07" w:rsidRPr="00452E07" w:rsidTr="00202841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790,78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790,78</w:t>
            </w:r>
          </w:p>
        </w:tc>
        <w:tc>
          <w:tcPr>
            <w:tcW w:w="567" w:type="dxa"/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2"/>
          <w:wAfter w:w="608" w:type="dxa"/>
          <w:trHeight w:val="315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806,36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806,36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806,36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806,36</w:t>
            </w:r>
          </w:p>
        </w:tc>
      </w:tr>
      <w:tr w:rsidR="00452E07" w:rsidRPr="00452E07" w:rsidTr="00202841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827,83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827,83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827,83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827,83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2"/>
          <w:wAfter w:w="608" w:type="dxa"/>
          <w:trHeight w:val="30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852,34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852,34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852,34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852,34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877,56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877,56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877,56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877,56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4154,87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4154,87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452E07" w:rsidRPr="00452E07" w:rsidTr="00202841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2E07" w:rsidRPr="00452E07" w:rsidTr="00202841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</w:t>
            </w:r>
            <w:r w:rsidRPr="00452E07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452E07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452E07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452E07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452E07" w:rsidRPr="00452E07" w:rsidTr="00202841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2E07" w:rsidRPr="00452E07" w:rsidTr="00202841">
        <w:trPr>
          <w:gridAfter w:val="2"/>
          <w:wAfter w:w="608" w:type="dxa"/>
          <w:trHeight w:val="273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2E07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452E07" w:rsidRPr="00452E07" w:rsidTr="00202841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2E07" w:rsidRPr="00452E07" w:rsidTr="00202841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2E07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452E07" w:rsidRPr="00452E07" w:rsidTr="00202841">
        <w:trPr>
          <w:gridAfter w:val="2"/>
          <w:wAfter w:w="608" w:type="dxa"/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452E07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452E07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452E07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452E0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На период </w:t>
            </w:r>
            <w:r w:rsidRPr="00452E07">
              <w:rPr>
                <w:rFonts w:eastAsia="Calibri"/>
                <w:sz w:val="20"/>
                <w:lang w:eastAsia="en-US"/>
              </w:rPr>
              <w:br/>
              <w:t>с 01.01.2020 по 31.12.2020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452E07" w:rsidRPr="00452E07" w:rsidTr="00202841">
        <w:trPr>
          <w:gridAfter w:val="2"/>
          <w:wAfter w:w="608" w:type="dxa"/>
          <w:trHeight w:val="21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</w:t>
            </w:r>
            <w:r w:rsidRPr="00452E07">
              <w:rPr>
                <w:rFonts w:eastAsia="Calibri"/>
                <w:sz w:val="20"/>
                <w:lang w:eastAsia="en-US"/>
              </w:rPr>
              <w:lastRenderedPageBreak/>
              <w:t>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452E07" w:rsidRPr="00452E07" w:rsidTr="00202841">
        <w:trPr>
          <w:gridAfter w:val="2"/>
          <w:wAfter w:w="608" w:type="dxa"/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452E07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0,66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0,66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0,66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2"/>
          <w:wAfter w:w="608" w:type="dxa"/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452E0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452E07">
              <w:rPr>
                <w:rFonts w:eastAsia="Calibri"/>
                <w:sz w:val="20"/>
                <w:lang w:eastAsia="en-US"/>
              </w:rPr>
              <w:t>/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куб. м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0,68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452E0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452E07">
              <w:rPr>
                <w:rFonts w:eastAsia="Calibri"/>
                <w:sz w:val="20"/>
                <w:lang w:eastAsia="en-US"/>
              </w:rPr>
              <w:t>/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куб. м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452E07" w:rsidRPr="00452E07" w:rsidTr="00202841">
        <w:trPr>
          <w:gridAfter w:val="2"/>
          <w:wAfter w:w="608" w:type="dxa"/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2E07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452E0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452E07" w:rsidRPr="00452E07" w:rsidTr="00202841">
        <w:trPr>
          <w:gridAfter w:val="2"/>
          <w:wAfter w:w="608" w:type="dxa"/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2459,45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2532,64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2627,30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2725,06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2823,28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13167,73</w:t>
            </w:r>
          </w:p>
        </w:tc>
      </w:tr>
      <w:tr w:rsidR="00452E07" w:rsidRPr="00452E07" w:rsidTr="00202841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2E0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452E0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452E07" w:rsidRPr="00452E07" w:rsidTr="00202841">
        <w:trPr>
          <w:gridAfter w:val="2"/>
          <w:wAfter w:w="608" w:type="dxa"/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  2018 год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126,00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1356,18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1372,22</w:t>
            </w:r>
          </w:p>
        </w:tc>
      </w:tr>
      <w:tr w:rsidR="00452E07" w:rsidRPr="00452E07" w:rsidTr="00202841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2E07" w:rsidRPr="00452E07" w:rsidRDefault="00452E07" w:rsidP="0045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2728,40</w:t>
            </w:r>
          </w:p>
        </w:tc>
      </w:tr>
    </w:tbl>
    <w:p w:rsidR="00452E07" w:rsidRPr="00452E07" w:rsidRDefault="00452E07" w:rsidP="00F36EE3">
      <w:pPr>
        <w:tabs>
          <w:tab w:val="left" w:pos="1897"/>
        </w:tabs>
        <w:rPr>
          <w:szCs w:val="28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</w:t>
      </w:r>
      <w:r w:rsidRPr="00452E07">
        <w:rPr>
          <w:szCs w:val="28"/>
          <w:lang w:eastAsia="en-US"/>
        </w:rPr>
        <w:t>».</w:t>
      </w: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p w:rsidR="00452E07" w:rsidRPr="0072069F" w:rsidRDefault="00452E07" w:rsidP="00F36EE3">
      <w:pPr>
        <w:tabs>
          <w:tab w:val="left" w:pos="1897"/>
        </w:tabs>
        <w:rPr>
          <w:sz w:val="20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72069F" w:rsidTr="00616DBE">
        <w:trPr>
          <w:gridAfter w:val="1"/>
          <w:wAfter w:w="11" w:type="dxa"/>
        </w:trPr>
        <w:tc>
          <w:tcPr>
            <w:tcW w:w="528" w:type="dxa"/>
          </w:tcPr>
          <w:p w:rsidR="0072069F" w:rsidRDefault="0072069F" w:rsidP="00616DB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72069F" w:rsidRDefault="0072069F" w:rsidP="00616DB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2069F" w:rsidRDefault="0072069F" w:rsidP="00616DBE"/>
          <w:p w:rsidR="0072069F" w:rsidRDefault="0072069F" w:rsidP="00616DBE">
            <w:pPr>
              <w:ind w:left="3552"/>
              <w:jc w:val="center"/>
            </w:pPr>
          </w:p>
          <w:p w:rsidR="0072069F" w:rsidRDefault="0072069F" w:rsidP="00616DBE">
            <w:pPr>
              <w:ind w:left="3552"/>
              <w:jc w:val="center"/>
            </w:pPr>
          </w:p>
          <w:p w:rsidR="0072069F" w:rsidRDefault="0072069F" w:rsidP="00616DBE"/>
          <w:p w:rsidR="0072069F" w:rsidRDefault="0072069F" w:rsidP="00616DBE"/>
          <w:p w:rsidR="009C385A" w:rsidRDefault="009C385A" w:rsidP="00616DBE"/>
          <w:p w:rsidR="00AE070E" w:rsidRDefault="00AE070E" w:rsidP="00616DBE"/>
          <w:p w:rsidR="009C385A" w:rsidRDefault="009C385A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72069F" w:rsidRDefault="0072069F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452E07" w:rsidRDefault="00452E07" w:rsidP="00616DBE"/>
          <w:p w:rsidR="0072069F" w:rsidRDefault="0072069F" w:rsidP="00616DBE"/>
          <w:p w:rsidR="0072069F" w:rsidRDefault="0072069F" w:rsidP="00616DBE">
            <w:pPr>
              <w:ind w:left="3552"/>
              <w:jc w:val="center"/>
            </w:pPr>
            <w:r>
              <w:lastRenderedPageBreak/>
              <w:t>ПРИЛОЖЕНИЕ 2</w:t>
            </w:r>
          </w:p>
          <w:p w:rsidR="0072069F" w:rsidRDefault="0072069F" w:rsidP="00616DB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72069F" w:rsidRDefault="0072069F" w:rsidP="00616DBE">
            <w:pPr>
              <w:ind w:left="3552"/>
              <w:jc w:val="center"/>
            </w:pPr>
            <w:r w:rsidRPr="00B91842">
              <w:t xml:space="preserve">от </w:t>
            </w:r>
            <w:r w:rsidR="00B91842" w:rsidRPr="00B91842">
              <w:t xml:space="preserve">21 ноября </w:t>
            </w:r>
            <w:r w:rsidRPr="00B91842">
              <w:t>2019 г. №</w:t>
            </w:r>
            <w:r w:rsidRPr="00D74902">
              <w:t xml:space="preserve"> </w:t>
            </w:r>
            <w:r w:rsidR="003F6738">
              <w:t>53/63</w:t>
            </w:r>
            <w:bookmarkStart w:id="0" w:name="_GoBack"/>
            <w:bookmarkEnd w:id="0"/>
          </w:p>
          <w:p w:rsidR="0072069F" w:rsidRPr="001D06AF" w:rsidRDefault="0072069F" w:rsidP="00616DBE"/>
        </w:tc>
      </w:tr>
      <w:tr w:rsidR="0072069F" w:rsidTr="00616DBE">
        <w:trPr>
          <w:gridAfter w:val="1"/>
          <w:wAfter w:w="11" w:type="dxa"/>
        </w:trPr>
        <w:tc>
          <w:tcPr>
            <w:tcW w:w="528" w:type="dxa"/>
          </w:tcPr>
          <w:p w:rsidR="0072069F" w:rsidRDefault="0072069F" w:rsidP="00616DB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72069F" w:rsidRDefault="0072069F" w:rsidP="00616DB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2069F" w:rsidRDefault="0072069F" w:rsidP="00616DBE">
            <w:pPr>
              <w:spacing w:line="276" w:lineRule="auto"/>
              <w:ind w:left="3552"/>
              <w:jc w:val="center"/>
            </w:pPr>
            <w:r>
              <w:t>«ПРИЛОЖЕНИЕ 2</w:t>
            </w:r>
          </w:p>
          <w:p w:rsidR="0072069F" w:rsidRDefault="0072069F" w:rsidP="00616DB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72069F" w:rsidRPr="00CB1B90" w:rsidRDefault="00F36EE3" w:rsidP="00616DBE">
            <w:pPr>
              <w:ind w:left="3552"/>
              <w:jc w:val="center"/>
              <w:rPr>
                <w:lang w:val="en-US"/>
              </w:rPr>
            </w:pPr>
            <w:r w:rsidRPr="00F36EE3">
              <w:t>от 18 декабря 2018 г. № 53/75</w:t>
            </w:r>
          </w:p>
        </w:tc>
      </w:tr>
      <w:tr w:rsidR="0072069F" w:rsidRPr="006161EA" w:rsidTr="00616DBE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C385A" w:rsidRPr="009C385A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AE070E" w:rsidRPr="00AE070E" w:rsidRDefault="00AE070E" w:rsidP="00AE0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E070E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E070E" w:rsidRPr="00AE070E" w:rsidRDefault="00AE070E" w:rsidP="00AE0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E070E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9C385A" w:rsidRDefault="00AE070E" w:rsidP="00AE0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E070E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AE070E" w:rsidRPr="00C15EF7" w:rsidRDefault="00AE070E" w:rsidP="00AE0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2069F" w:rsidRPr="00452E07" w:rsidRDefault="0072069F" w:rsidP="00452E0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</w:t>
      </w:r>
      <w:r w:rsidR="0070789E">
        <w:rPr>
          <w:sz w:val="24"/>
          <w:szCs w:val="24"/>
          <w:lang w:eastAsia="en-US"/>
        </w:rPr>
        <w:t>19</w:t>
      </w:r>
      <w:r>
        <w:rPr>
          <w:sz w:val="24"/>
          <w:szCs w:val="24"/>
          <w:lang w:eastAsia="en-US"/>
        </w:rPr>
        <w:t xml:space="preserve"> г. по 31.12.2023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452E07" w:rsidRPr="00452E07" w:rsidTr="00452E07">
        <w:trPr>
          <w:gridAfter w:val="1"/>
          <w:wAfter w:w="1878" w:type="dxa"/>
          <w:trHeight w:val="79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0622BE" w:rsidRDefault="00452E07" w:rsidP="00202841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0622BE">
              <w:rPr>
                <w:sz w:val="20"/>
                <w:szCs w:val="24"/>
                <w:lang w:eastAsia="en-US"/>
              </w:rPr>
              <w:t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 (ИНН 5215000391)</w:t>
            </w:r>
          </w:p>
        </w:tc>
      </w:tr>
      <w:tr w:rsidR="00452E07" w:rsidRPr="00452E07" w:rsidTr="00452E07">
        <w:trPr>
          <w:gridAfter w:val="1"/>
          <w:wAfter w:w="1878" w:type="dxa"/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E07" w:rsidRPr="000622BE" w:rsidRDefault="00452E07" w:rsidP="00202841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0622BE">
              <w:rPr>
                <w:sz w:val="20"/>
                <w:szCs w:val="24"/>
                <w:lang w:eastAsia="en-US"/>
              </w:rPr>
              <w:t xml:space="preserve">606305, Нижегородская область, </w:t>
            </w:r>
            <w:proofErr w:type="spellStart"/>
            <w:r w:rsidRPr="000622BE">
              <w:rPr>
                <w:sz w:val="20"/>
                <w:szCs w:val="24"/>
                <w:lang w:eastAsia="en-US"/>
              </w:rPr>
              <w:t>Дальнеконстантиновский</w:t>
            </w:r>
            <w:proofErr w:type="spellEnd"/>
            <w:r w:rsidRPr="000622BE">
              <w:rPr>
                <w:sz w:val="20"/>
                <w:szCs w:val="24"/>
                <w:lang w:eastAsia="en-US"/>
              </w:rPr>
              <w:t xml:space="preserve"> муниципальный район, п. Нижегородец, ул. Ленина, д. 9А</w:t>
            </w:r>
          </w:p>
        </w:tc>
      </w:tr>
      <w:tr w:rsidR="00452E07" w:rsidRPr="00452E07" w:rsidTr="00452E07">
        <w:trPr>
          <w:gridAfter w:val="1"/>
          <w:wAfter w:w="1878" w:type="dxa"/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452E07">
              <w:rPr>
                <w:rFonts w:eastAsia="Calibri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2. Объем транспортируемых сточных вод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452E0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452E07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113,00</w:t>
            </w:r>
          </w:p>
        </w:tc>
      </w:tr>
      <w:tr w:rsidR="00452E07" w:rsidRPr="00452E07" w:rsidTr="0020284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2E07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2E07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E07" w:rsidRPr="00452E07" w:rsidRDefault="00452E07" w:rsidP="00452E0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2E0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2E07">
              <w:rPr>
                <w:rFonts w:eastAsia="Calibri"/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18,08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2E07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iCs/>
                <w:sz w:val="20"/>
                <w:lang w:eastAsia="en-US"/>
              </w:rPr>
            </w:pPr>
            <w:r w:rsidRPr="00452E07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452E07">
              <w:rPr>
                <w:rFonts w:eastAsia="Calibri"/>
                <w:sz w:val="20"/>
                <w:lang w:eastAsia="en-US"/>
              </w:rPr>
              <w:t>тыс. м</w:t>
            </w:r>
            <w:r w:rsidRPr="00452E0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452E0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452E07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452E07">
              <w:rPr>
                <w:rFonts w:eastAsia="Calibri"/>
                <w:sz w:val="20"/>
                <w:lang w:eastAsia="en-US"/>
              </w:rPr>
              <w:lastRenderedPageBreak/>
              <w:t xml:space="preserve">сумма, 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452E07" w:rsidRPr="00452E07" w:rsidTr="0020284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1056,10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1056,10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10,67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10,67</w:t>
            </w:r>
          </w:p>
        </w:tc>
      </w:tr>
      <w:tr w:rsidR="00452E07" w:rsidRPr="00452E07" w:rsidTr="0020284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1066,77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1066,77   </w:t>
            </w:r>
          </w:p>
        </w:tc>
        <w:tc>
          <w:tcPr>
            <w:tcW w:w="1878" w:type="dxa"/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1076,91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1076,91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10,88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10,88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1087,79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1087,79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1105,58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1105,58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11,17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11,17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1116,75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1116,75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1138,31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1138,31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11,50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11,50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1149,81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1149,81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1172,00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1172,00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11,84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11,84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1183,84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1183,84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5604,96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5604,96   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452E07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452E07">
              <w:rPr>
                <w:rFonts w:eastAsia="Calibri"/>
                <w:sz w:val="20"/>
                <w:lang w:eastAsia="en-US"/>
              </w:rPr>
              <w:lastRenderedPageBreak/>
              <w:t>сумма,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452E07" w:rsidRPr="00452E07" w:rsidTr="0020284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2E07" w:rsidRPr="00452E07" w:rsidTr="0020284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2E07" w:rsidRPr="00452E07" w:rsidTr="0020284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452E07" w:rsidRPr="00452E07" w:rsidTr="0020284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 xml:space="preserve">Доля поверхностных сточных вод, не подвергающихся очистке, в общем объеме </w:t>
            </w:r>
            <w:r w:rsidRPr="00452E07">
              <w:rPr>
                <w:rFonts w:eastAsia="Calibri"/>
                <w:sz w:val="20"/>
                <w:lang w:eastAsia="en-US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ед./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452E07" w:rsidRPr="00452E07" w:rsidTr="0020284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452E07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452E07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452E07">
              <w:rPr>
                <w:rFonts w:eastAsia="Calibri"/>
                <w:sz w:val="20"/>
                <w:lang w:eastAsia="en-US"/>
              </w:rPr>
              <w:t>/</w:t>
            </w:r>
          </w:p>
          <w:p w:rsidR="00452E07" w:rsidRPr="00452E07" w:rsidRDefault="00452E07" w:rsidP="00452E0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452E07" w:rsidRPr="00452E07" w:rsidTr="0020284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1066,81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1084,78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1114,55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1146,31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1179,34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bCs/>
                <w:sz w:val="20"/>
                <w:lang w:eastAsia="en-US"/>
              </w:rPr>
              <w:lastRenderedPageBreak/>
              <w:t>Итого</w:t>
            </w:r>
            <w:r w:rsidRPr="00452E07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452E07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5591,79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2E0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113,00</w:t>
            </w:r>
          </w:p>
        </w:tc>
      </w:tr>
      <w:tr w:rsidR="00452E07" w:rsidRPr="00452E07" w:rsidTr="0020284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val="en-US" w:eastAsia="en-US"/>
              </w:rPr>
            </w:pPr>
            <w:r w:rsidRPr="00452E07">
              <w:rPr>
                <w:rFonts w:eastAsia="Calibri"/>
                <w:sz w:val="20"/>
                <w:lang w:val="en-US" w:eastAsia="en-US"/>
              </w:rPr>
              <w:t>1058</w:t>
            </w:r>
            <w:r w:rsidRPr="00452E07">
              <w:rPr>
                <w:rFonts w:eastAsia="Calibri"/>
                <w:sz w:val="20"/>
                <w:lang w:eastAsia="en-US"/>
              </w:rPr>
              <w:t>,</w:t>
            </w:r>
            <w:r w:rsidRPr="00452E07">
              <w:rPr>
                <w:rFonts w:eastAsia="Calibri"/>
                <w:sz w:val="20"/>
                <w:lang w:val="en-US" w:eastAsia="en-US"/>
              </w:rPr>
              <w:t>18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2E07" w:rsidRPr="00452E07" w:rsidTr="0020284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07" w:rsidRPr="00452E07" w:rsidRDefault="00452E07" w:rsidP="00452E0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2E07">
              <w:rPr>
                <w:rFonts w:eastAsia="Calibri"/>
                <w:sz w:val="20"/>
                <w:lang w:val="en-US" w:eastAsia="en-US"/>
              </w:rPr>
              <w:t>1058</w:t>
            </w:r>
            <w:r w:rsidRPr="00452E07">
              <w:rPr>
                <w:rFonts w:eastAsia="Calibri"/>
                <w:sz w:val="20"/>
                <w:lang w:eastAsia="en-US"/>
              </w:rPr>
              <w:t>,18</w:t>
            </w:r>
          </w:p>
        </w:tc>
      </w:tr>
    </w:tbl>
    <w:p w:rsidR="0072069F" w:rsidRDefault="00452E07" w:rsidP="0072069F">
      <w:pPr>
        <w:tabs>
          <w:tab w:val="left" w:pos="5461"/>
        </w:tabs>
        <w:jc w:val="center"/>
      </w:pPr>
      <w:r>
        <w:t xml:space="preserve">                                                                                                                      ».</w:t>
      </w:r>
    </w:p>
    <w:p w:rsidR="0072069F" w:rsidRPr="0072069F" w:rsidRDefault="0072069F" w:rsidP="0072069F">
      <w:pPr>
        <w:tabs>
          <w:tab w:val="left" w:pos="1897"/>
        </w:tabs>
        <w:rPr>
          <w:sz w:val="20"/>
          <w:szCs w:val="24"/>
          <w:lang w:eastAsia="en-US"/>
        </w:rPr>
      </w:pPr>
    </w:p>
    <w:sectPr w:rsidR="0072069F" w:rsidRPr="007206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6738">
      <w:rPr>
        <w:rStyle w:val="a9"/>
        <w:noProof/>
      </w:rPr>
      <w:t>15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27AE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7EF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55D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0E9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B05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4ECA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B5B"/>
    <w:rsid w:val="001F1EF4"/>
    <w:rsid w:val="001F2916"/>
    <w:rsid w:val="001F4501"/>
    <w:rsid w:val="001F49D5"/>
    <w:rsid w:val="001F7C23"/>
    <w:rsid w:val="002004D4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4832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69F3"/>
    <w:rsid w:val="002A78A3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3AE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3C3A"/>
    <w:rsid w:val="003F4275"/>
    <w:rsid w:val="003F44C3"/>
    <w:rsid w:val="003F58D7"/>
    <w:rsid w:val="003F6738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4779A"/>
    <w:rsid w:val="004504C9"/>
    <w:rsid w:val="00450A0A"/>
    <w:rsid w:val="00451433"/>
    <w:rsid w:val="004516C1"/>
    <w:rsid w:val="00452E07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B52"/>
    <w:rsid w:val="005043AA"/>
    <w:rsid w:val="00504AE1"/>
    <w:rsid w:val="00504DB3"/>
    <w:rsid w:val="00507382"/>
    <w:rsid w:val="005075F0"/>
    <w:rsid w:val="00507AA1"/>
    <w:rsid w:val="00507E69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08BA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E7F34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4B4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1684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468"/>
    <w:rsid w:val="006F771A"/>
    <w:rsid w:val="00700C2E"/>
    <w:rsid w:val="007010C1"/>
    <w:rsid w:val="007016A7"/>
    <w:rsid w:val="00702FCE"/>
    <w:rsid w:val="00705272"/>
    <w:rsid w:val="007057DB"/>
    <w:rsid w:val="00705AC4"/>
    <w:rsid w:val="00705E8A"/>
    <w:rsid w:val="0070789E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69F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6CF8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295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E45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328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57C00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0EF3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5058"/>
    <w:rsid w:val="009366C2"/>
    <w:rsid w:val="00936EBB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DD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85A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937"/>
    <w:rsid w:val="009D0B51"/>
    <w:rsid w:val="009D18BB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4A8"/>
    <w:rsid w:val="009E5522"/>
    <w:rsid w:val="009E5C03"/>
    <w:rsid w:val="009E5DAF"/>
    <w:rsid w:val="009E6A7C"/>
    <w:rsid w:val="009E78D2"/>
    <w:rsid w:val="009E7ECA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25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2A90"/>
    <w:rsid w:val="00AC3604"/>
    <w:rsid w:val="00AC3870"/>
    <w:rsid w:val="00AC3ADB"/>
    <w:rsid w:val="00AC501E"/>
    <w:rsid w:val="00AC5AA7"/>
    <w:rsid w:val="00AC69C6"/>
    <w:rsid w:val="00AC7A37"/>
    <w:rsid w:val="00AD00BF"/>
    <w:rsid w:val="00AD02D8"/>
    <w:rsid w:val="00AD0494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070E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47D34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842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1AA2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3A1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C7E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2BC0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825"/>
    <w:rsid w:val="00D15A4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49C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AE3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667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571C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5B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3F36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5DDE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6EE3"/>
    <w:rsid w:val="00F37204"/>
    <w:rsid w:val="00F37D6D"/>
    <w:rsid w:val="00F40898"/>
    <w:rsid w:val="00F419CC"/>
    <w:rsid w:val="00F422B9"/>
    <w:rsid w:val="00F4277B"/>
    <w:rsid w:val="00F439A0"/>
    <w:rsid w:val="00F44B7D"/>
    <w:rsid w:val="00F46749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452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452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137</TotalTime>
  <Pages>15</Pages>
  <Words>3488</Words>
  <Characters>23169</Characters>
  <Application>Microsoft Office Word</Application>
  <DocSecurity>0</DocSecurity>
  <Lines>193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</cp:revision>
  <cp:lastPrinted>2019-11-13T12:28:00Z</cp:lastPrinted>
  <dcterms:created xsi:type="dcterms:W3CDTF">2019-07-16T09:17:00Z</dcterms:created>
  <dcterms:modified xsi:type="dcterms:W3CDTF">2019-11-21T07:14:00Z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