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4427B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4427B6">
              <w:t>26.11.2019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51397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513974">
              <w:t>55/22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16422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5280A" w:rsidRPr="0085280A">
              <w:t xml:space="preserve">О внесении изменения в решение региональной службы по тарифам Нижегородской области </w:t>
            </w:r>
            <w:r w:rsidR="0085280A">
              <w:br/>
            </w:r>
            <w:r w:rsidR="0016422A" w:rsidRPr="0016422A">
              <w:t xml:space="preserve">от 18 декабря 2018 г. № 53/34 «Об установлении АКЦИОНЕРНОМУ ОБЩЕСТВУ «РОССИЙСКАЯ </w:t>
            </w:r>
            <w:r w:rsidR="0016422A">
              <w:t>С</w:t>
            </w:r>
            <w:r w:rsidR="0016422A" w:rsidRPr="0016422A">
              <w:t>АМОЛЕТОСТРОИТЕЛЬНАЯ КОРПОРАЦИЯ «МИГ» (ИНН  7714733528), г. Москва, тарифов на тепловую энергию (мощность), поставляемую потребителям г. Нижнего Новгорода»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12E5C" w:rsidRDefault="00212E5C" w:rsidP="004427B6">
      <w:pPr>
        <w:autoSpaceDE w:val="0"/>
        <w:autoSpaceDN w:val="0"/>
        <w:adjustRightInd w:val="0"/>
        <w:jc w:val="center"/>
        <w:rPr>
          <w:szCs w:val="28"/>
        </w:rPr>
      </w:pPr>
    </w:p>
    <w:p w:rsidR="000F5CC1" w:rsidRDefault="000F5CC1" w:rsidP="004427B6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513974" w:rsidRDefault="00513974" w:rsidP="004427B6">
      <w:pPr>
        <w:autoSpaceDE w:val="0"/>
        <w:autoSpaceDN w:val="0"/>
        <w:adjustRightInd w:val="0"/>
        <w:ind w:firstLine="720"/>
        <w:jc w:val="center"/>
        <w:rPr>
          <w:szCs w:val="28"/>
        </w:rPr>
      </w:pPr>
      <w:bookmarkStart w:id="2" w:name="_GoBack"/>
      <w:bookmarkEnd w:id="2"/>
    </w:p>
    <w:p w:rsidR="0016422A" w:rsidRPr="0016422A" w:rsidRDefault="00A97FF1" w:rsidP="004427B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22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Pr="0016422A">
        <w:rPr>
          <w:rFonts w:ascii="Times New Roman" w:hAnsi="Times New Roman" w:cs="Times New Roman"/>
          <w:sz w:val="28"/>
          <w:szCs w:val="28"/>
        </w:rPr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16422A" w:rsidRPr="0016422A">
        <w:rPr>
          <w:rFonts w:ascii="Times New Roman" w:hAnsi="Times New Roman" w:cs="Times New Roman"/>
          <w:sz w:val="28"/>
          <w:szCs w:val="28"/>
        </w:rPr>
        <w:t>АКЦИОНЕРНЫМ ОБЩЕСТВОМ «</w:t>
      </w:r>
      <w:proofErr w:type="gramStart"/>
      <w:r w:rsidR="0016422A" w:rsidRPr="0016422A">
        <w:rPr>
          <w:rFonts w:ascii="Times New Roman" w:hAnsi="Times New Roman" w:cs="Times New Roman"/>
          <w:sz w:val="28"/>
          <w:szCs w:val="28"/>
        </w:rPr>
        <w:t>РОССИЙСКАЯ</w:t>
      </w:r>
      <w:proofErr w:type="gramEnd"/>
      <w:r w:rsidR="0016422A" w:rsidRPr="0016422A">
        <w:rPr>
          <w:rFonts w:ascii="Times New Roman" w:hAnsi="Times New Roman" w:cs="Times New Roman"/>
          <w:sz w:val="28"/>
          <w:szCs w:val="28"/>
        </w:rPr>
        <w:t xml:space="preserve"> САМОЛЕТОСТРОИТЕЛЬНАЯ КОРПОРАЦИЯ «МИГ» (ИНН 7714733528),  </w:t>
      </w:r>
      <w:r w:rsidR="0016422A">
        <w:rPr>
          <w:rFonts w:ascii="Times New Roman" w:hAnsi="Times New Roman" w:cs="Times New Roman"/>
          <w:sz w:val="28"/>
          <w:szCs w:val="28"/>
        </w:rPr>
        <w:br/>
      </w:r>
      <w:r w:rsidR="0016422A" w:rsidRPr="0016422A">
        <w:rPr>
          <w:rFonts w:ascii="Times New Roman" w:hAnsi="Times New Roman" w:cs="Times New Roman"/>
          <w:sz w:val="28"/>
          <w:szCs w:val="28"/>
        </w:rPr>
        <w:t xml:space="preserve">г. Москва, экспертного заключения </w:t>
      </w:r>
      <w:r w:rsidR="0016422A" w:rsidRPr="00D179FA">
        <w:rPr>
          <w:rFonts w:ascii="Times New Roman" w:hAnsi="Times New Roman" w:cs="Times New Roman"/>
          <w:sz w:val="28"/>
          <w:szCs w:val="28"/>
        </w:rPr>
        <w:t>рег. № в-</w:t>
      </w:r>
      <w:r w:rsidR="00D179FA" w:rsidRPr="00D179FA">
        <w:rPr>
          <w:rFonts w:ascii="Times New Roman" w:hAnsi="Times New Roman" w:cs="Times New Roman"/>
          <w:sz w:val="28"/>
          <w:szCs w:val="28"/>
        </w:rPr>
        <w:t>799</w:t>
      </w:r>
      <w:r w:rsidR="0016422A" w:rsidRPr="00D179FA">
        <w:rPr>
          <w:rFonts w:ascii="Times New Roman" w:hAnsi="Times New Roman" w:cs="Times New Roman"/>
          <w:sz w:val="28"/>
          <w:szCs w:val="28"/>
        </w:rPr>
        <w:t xml:space="preserve"> от</w:t>
      </w:r>
      <w:r w:rsidR="0016422A" w:rsidRPr="004427B6">
        <w:rPr>
          <w:rFonts w:ascii="Times New Roman" w:hAnsi="Times New Roman" w:cs="Times New Roman"/>
          <w:sz w:val="28"/>
          <w:szCs w:val="28"/>
        </w:rPr>
        <w:t xml:space="preserve"> </w:t>
      </w:r>
      <w:r w:rsidR="004427B6" w:rsidRPr="004427B6">
        <w:rPr>
          <w:rFonts w:ascii="Times New Roman" w:hAnsi="Times New Roman" w:cs="Times New Roman"/>
          <w:sz w:val="28"/>
          <w:szCs w:val="28"/>
        </w:rPr>
        <w:t xml:space="preserve">19 ноября </w:t>
      </w:r>
      <w:r w:rsidR="0016422A" w:rsidRPr="004427B6">
        <w:rPr>
          <w:rFonts w:ascii="Times New Roman" w:hAnsi="Times New Roman" w:cs="Times New Roman"/>
          <w:sz w:val="28"/>
          <w:szCs w:val="28"/>
        </w:rPr>
        <w:t>2019</w:t>
      </w:r>
      <w:r w:rsidR="0016422A" w:rsidRPr="0016422A">
        <w:rPr>
          <w:rFonts w:ascii="Times New Roman" w:hAnsi="Times New Roman" w:cs="Times New Roman"/>
          <w:sz w:val="28"/>
          <w:szCs w:val="28"/>
        </w:rPr>
        <w:t xml:space="preserve"> г.:</w:t>
      </w:r>
    </w:p>
    <w:p w:rsidR="0016422A" w:rsidRPr="0016422A" w:rsidRDefault="0016422A" w:rsidP="004427B6">
      <w:pPr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bCs/>
          <w:szCs w:val="28"/>
        </w:rPr>
      </w:pPr>
      <w:r w:rsidRPr="0016422A">
        <w:rPr>
          <w:b/>
          <w:szCs w:val="28"/>
        </w:rPr>
        <w:t xml:space="preserve">1. </w:t>
      </w:r>
      <w:r w:rsidRPr="0016422A">
        <w:rPr>
          <w:szCs w:val="28"/>
        </w:rPr>
        <w:t xml:space="preserve">Внести в </w:t>
      </w:r>
      <w:r w:rsidRPr="0016422A">
        <w:rPr>
          <w:noProof/>
          <w:szCs w:val="28"/>
        </w:rPr>
        <w:t>решение региональной службы п</w:t>
      </w:r>
      <w:r>
        <w:rPr>
          <w:noProof/>
          <w:szCs w:val="28"/>
        </w:rPr>
        <w:t xml:space="preserve">о тарифам Нижегородской области </w:t>
      </w:r>
      <w:r w:rsidRPr="0016422A">
        <w:rPr>
          <w:bCs/>
          <w:szCs w:val="28"/>
        </w:rPr>
        <w:t>от 18 декабря 2018 г. № 53/34 «</w:t>
      </w:r>
      <w:r w:rsidRPr="0016422A">
        <w:rPr>
          <w:noProof/>
          <w:szCs w:val="28"/>
        </w:rPr>
        <w:t>Об установлении АКЦИОНЕРНОМУ ОБЩЕСТВУ «РОССИЙСКАЯ САМОЛЕТОСТРОИТЕЛЬНАЯ КОРПОРАЦИЯ «МИГ» (ИНН  7714733528), г. Москва, тарифов на тепловую энергию (мощность), поставляемую потребителям г. Нижнего Новгорода</w:t>
      </w:r>
      <w:r w:rsidRPr="0016422A">
        <w:rPr>
          <w:bCs/>
          <w:szCs w:val="28"/>
        </w:rPr>
        <w:t xml:space="preserve">» </w:t>
      </w:r>
      <w:r w:rsidRPr="0016422A">
        <w:rPr>
          <w:noProof/>
          <w:szCs w:val="28"/>
        </w:rPr>
        <w:t xml:space="preserve">изменение, </w:t>
      </w:r>
      <w:r w:rsidRPr="0016422A">
        <w:rPr>
          <w:bCs/>
          <w:szCs w:val="28"/>
        </w:rPr>
        <w:t>изложив таблицу Приложения 2 к решению в следующей редакции:</w:t>
      </w:r>
    </w:p>
    <w:p w:rsidR="0016422A" w:rsidRPr="0016422A" w:rsidRDefault="0016422A" w:rsidP="004427B6">
      <w:pPr>
        <w:spacing w:line="276" w:lineRule="auto"/>
        <w:jc w:val="both"/>
        <w:rPr>
          <w:bCs/>
          <w:szCs w:val="28"/>
        </w:rPr>
      </w:pPr>
      <w:r w:rsidRPr="0016422A">
        <w:rPr>
          <w:bCs/>
          <w:szCs w:val="28"/>
        </w:rPr>
        <w:t>«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3242"/>
        <w:gridCol w:w="1734"/>
        <w:gridCol w:w="1101"/>
        <w:gridCol w:w="1469"/>
        <w:gridCol w:w="1478"/>
      </w:tblGrid>
      <w:tr w:rsidR="0016422A" w:rsidRPr="004427B6" w:rsidTr="0016422A">
        <w:trPr>
          <w:trHeight w:val="24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4427B6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4427B6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16422A" w:rsidRPr="004427B6" w:rsidTr="0016422A">
        <w:trPr>
          <w:trHeight w:val="207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16422A" w:rsidRPr="004427B6" w:rsidTr="0016422A">
        <w:trPr>
          <w:trHeight w:val="149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sz w:val="18"/>
                <w:szCs w:val="18"/>
                <w:lang w:eastAsia="en-US"/>
              </w:rPr>
              <w:t xml:space="preserve">с 1 июля по 31 декабря </w:t>
            </w:r>
          </w:p>
        </w:tc>
      </w:tr>
      <w:tr w:rsidR="0016422A" w:rsidTr="0016422A">
        <w:trPr>
          <w:trHeight w:val="23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4427B6">
              <w:rPr>
                <w:noProof/>
                <w:sz w:val="22"/>
                <w:szCs w:val="22"/>
                <w:lang w:eastAsia="en-US"/>
              </w:rPr>
              <w:t xml:space="preserve">АКЦИОНЕРНОЕ ОБЩЕСТВО «РОССИЙСКАЯ САМОЛЕТОСТРОИТЕЛЬНАЯ КОРПОРАЦИЯ «МИГ» </w:t>
            </w:r>
            <w:r w:rsidRPr="004427B6">
              <w:rPr>
                <w:noProof/>
                <w:sz w:val="22"/>
                <w:szCs w:val="22"/>
                <w:lang w:eastAsia="en-US"/>
              </w:rPr>
              <w:br/>
            </w:r>
            <w:r w:rsidRPr="004427B6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(ИНН </w:t>
            </w:r>
            <w:r w:rsidRPr="004427B6">
              <w:rPr>
                <w:sz w:val="22"/>
                <w:szCs w:val="22"/>
              </w:rPr>
              <w:t xml:space="preserve"> 7714733528)</w:t>
            </w:r>
            <w:r w:rsidRPr="004427B6">
              <w:rPr>
                <w:bCs/>
                <w:sz w:val="22"/>
                <w:szCs w:val="22"/>
                <w:lang w:eastAsia="en-US"/>
              </w:rPr>
              <w:t>, г. Москва</w:t>
            </w:r>
          </w:p>
        </w:tc>
        <w:tc>
          <w:tcPr>
            <w:tcW w:w="5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ind w:right="57"/>
              <w:jc w:val="both"/>
              <w:rPr>
                <w:b/>
                <w:bCs/>
                <w:sz w:val="20"/>
                <w:lang w:eastAsia="en-US"/>
              </w:rPr>
            </w:pPr>
            <w:r w:rsidRPr="004427B6">
              <w:rPr>
                <w:b/>
                <w:bCs/>
                <w:sz w:val="20"/>
                <w:lang w:eastAsia="en-US"/>
              </w:rPr>
              <w:lastRenderedPageBreak/>
              <w:t>Для потребителей, в случае отсутствия дифференциации тарифов по схеме подключения</w:t>
            </w:r>
          </w:p>
        </w:tc>
      </w:tr>
      <w:tr w:rsidR="00AB7784" w:rsidTr="0016422A">
        <w:trPr>
          <w:trHeight w:val="16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4" w:rsidRPr="004427B6" w:rsidRDefault="00AB7784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Default="00AB7784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4" w:rsidRPr="004427B6" w:rsidRDefault="00AB7784" w:rsidP="004427B6">
            <w:pPr>
              <w:rPr>
                <w:sz w:val="20"/>
                <w:lang w:eastAsia="en-US"/>
              </w:rPr>
            </w:pPr>
            <w:proofErr w:type="spellStart"/>
            <w:r w:rsidRPr="004427B6">
              <w:rPr>
                <w:sz w:val="20"/>
                <w:lang w:eastAsia="en-US"/>
              </w:rPr>
              <w:t>одноставочный</w:t>
            </w:r>
            <w:proofErr w:type="spellEnd"/>
            <w:r w:rsidRPr="004427B6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Pr="004427B6" w:rsidRDefault="00AB7784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1281,58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1299,36</w:t>
            </w:r>
          </w:p>
        </w:tc>
      </w:tr>
      <w:tr w:rsidR="00AB7784" w:rsidTr="006C6808">
        <w:trPr>
          <w:trHeight w:val="13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4" w:rsidRPr="004427B6" w:rsidRDefault="00AB7784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Default="00AB7784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Pr="004427B6" w:rsidRDefault="00AB7784" w:rsidP="004427B6">
            <w:pPr>
              <w:rPr>
                <w:sz w:val="20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Pr="004427B6" w:rsidRDefault="00AB7784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1299,36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1320,95</w:t>
            </w:r>
          </w:p>
        </w:tc>
      </w:tr>
      <w:tr w:rsidR="00AB7784" w:rsidTr="006C6808">
        <w:trPr>
          <w:trHeight w:val="19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4" w:rsidRPr="004427B6" w:rsidRDefault="00AB7784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Default="00AB7784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Pr="004427B6" w:rsidRDefault="00AB7784" w:rsidP="004427B6">
            <w:pPr>
              <w:rPr>
                <w:sz w:val="20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Pr="004427B6" w:rsidRDefault="00AB7784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1320,95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1349,27</w:t>
            </w:r>
          </w:p>
        </w:tc>
      </w:tr>
      <w:tr w:rsidR="00AB7784" w:rsidTr="006C6808">
        <w:trPr>
          <w:trHeight w:val="15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4" w:rsidRPr="004427B6" w:rsidRDefault="00AB7784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lastRenderedPageBreak/>
              <w:t>1.4.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Default="00AB7784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Pr="004427B6" w:rsidRDefault="00AB7784" w:rsidP="004427B6">
            <w:pPr>
              <w:rPr>
                <w:sz w:val="20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Pr="004427B6" w:rsidRDefault="00AB7784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1349,27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1399,00</w:t>
            </w:r>
          </w:p>
        </w:tc>
      </w:tr>
      <w:tr w:rsidR="00AB7784" w:rsidTr="006C6808">
        <w:trPr>
          <w:trHeight w:val="13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784" w:rsidRPr="004427B6" w:rsidRDefault="00AB7784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lastRenderedPageBreak/>
              <w:t>1.5.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Default="00AB7784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Pr="004427B6" w:rsidRDefault="00AB7784" w:rsidP="004427B6">
            <w:pPr>
              <w:rPr>
                <w:sz w:val="20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784" w:rsidRPr="004427B6" w:rsidRDefault="00AB7784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1399,00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784" w:rsidRPr="00AB7784" w:rsidRDefault="00AB7784" w:rsidP="00AB660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B7784">
              <w:rPr>
                <w:sz w:val="20"/>
              </w:rPr>
              <w:t>1429,94</w:t>
            </w:r>
          </w:p>
        </w:tc>
      </w:tr>
      <w:tr w:rsidR="0016422A" w:rsidTr="0016422A">
        <w:trPr>
          <w:trHeight w:val="2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Default="0016422A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5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16422A" w:rsidTr="0016422A">
        <w:trPr>
          <w:trHeight w:val="15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1.6.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Default="0016422A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rPr>
                <w:sz w:val="20"/>
                <w:lang w:eastAsia="en-US"/>
              </w:rPr>
            </w:pPr>
            <w:proofErr w:type="spellStart"/>
            <w:r w:rsidRPr="004427B6">
              <w:rPr>
                <w:sz w:val="20"/>
                <w:lang w:eastAsia="en-US"/>
              </w:rPr>
              <w:t>одноставочный</w:t>
            </w:r>
            <w:proofErr w:type="spellEnd"/>
            <w:r w:rsidRPr="004427B6"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</w:tr>
      <w:tr w:rsidR="0016422A" w:rsidTr="0016422A">
        <w:trPr>
          <w:trHeight w:val="1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1.7.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Default="0016422A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sz w:val="20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</w:tr>
      <w:tr w:rsidR="0016422A" w:rsidTr="0016422A">
        <w:trPr>
          <w:trHeight w:val="17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1.8.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Default="0016422A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sz w:val="20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</w:tr>
      <w:tr w:rsidR="0016422A" w:rsidTr="0016422A">
        <w:trPr>
          <w:trHeight w:val="17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1.9.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Default="0016422A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sz w:val="20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</w:tr>
      <w:tr w:rsidR="0016422A" w:rsidTr="0016422A">
        <w:trPr>
          <w:trHeight w:val="17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427B6">
              <w:rPr>
                <w:b/>
                <w:bCs/>
                <w:sz w:val="18"/>
                <w:szCs w:val="18"/>
                <w:lang w:eastAsia="en-US"/>
              </w:rPr>
              <w:t>1.10.</w:t>
            </w: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Default="0016422A" w:rsidP="004427B6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22A" w:rsidRPr="004427B6" w:rsidRDefault="0016422A" w:rsidP="004427B6">
            <w:pPr>
              <w:rPr>
                <w:sz w:val="20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2A" w:rsidRPr="004427B6" w:rsidRDefault="0016422A" w:rsidP="004427B6">
            <w:pPr>
              <w:ind w:left="57" w:right="57"/>
              <w:jc w:val="center"/>
              <w:rPr>
                <w:sz w:val="20"/>
                <w:lang w:eastAsia="en-US"/>
              </w:rPr>
            </w:pPr>
            <w:r w:rsidRPr="004427B6">
              <w:rPr>
                <w:sz w:val="20"/>
                <w:lang w:eastAsia="en-US"/>
              </w:rPr>
              <w:t>2023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422A" w:rsidRPr="004427B6" w:rsidRDefault="0016422A" w:rsidP="004427B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427B6">
              <w:rPr>
                <w:sz w:val="20"/>
              </w:rPr>
              <w:t>-</w:t>
            </w:r>
          </w:p>
        </w:tc>
      </w:tr>
    </w:tbl>
    <w:p w:rsidR="00B10B55" w:rsidRPr="00760195" w:rsidRDefault="00B10B55" w:rsidP="0016422A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195">
        <w:rPr>
          <w:rFonts w:ascii="Times New Roman" w:hAnsi="Times New Roman" w:cs="Times New Roman"/>
          <w:sz w:val="28"/>
          <w:szCs w:val="28"/>
        </w:rPr>
        <w:t>».</w:t>
      </w:r>
    </w:p>
    <w:p w:rsidR="00B10B55" w:rsidRPr="00B10B55" w:rsidRDefault="00B10B55" w:rsidP="00B10B55">
      <w:pPr>
        <w:pStyle w:val="ac"/>
        <w:spacing w:line="276" w:lineRule="auto"/>
        <w:ind w:firstLine="720"/>
        <w:rPr>
          <w:color w:val="000000"/>
        </w:rPr>
      </w:pPr>
      <w:r w:rsidRPr="00B10B55">
        <w:rPr>
          <w:b/>
        </w:rPr>
        <w:t>2.</w:t>
      </w:r>
      <w:r w:rsidRPr="00B10B55">
        <w:t xml:space="preserve"> </w:t>
      </w:r>
      <w:r w:rsidRPr="00B10B55">
        <w:rPr>
          <w:color w:val="000000"/>
        </w:rPr>
        <w:t>Настоящее решение вступает в силу с 1 января 2020 г.</w:t>
      </w:r>
    </w:p>
    <w:p w:rsidR="0046352F" w:rsidRPr="004427B6" w:rsidRDefault="0046352F" w:rsidP="004427B6">
      <w:pPr>
        <w:ind w:firstLine="709"/>
        <w:jc w:val="both"/>
        <w:rPr>
          <w:szCs w:val="28"/>
        </w:rPr>
      </w:pPr>
    </w:p>
    <w:p w:rsidR="000F5CC1" w:rsidRPr="004427B6" w:rsidRDefault="000F5CC1" w:rsidP="004427B6">
      <w:pPr>
        <w:ind w:firstLine="709"/>
        <w:jc w:val="both"/>
        <w:rPr>
          <w:szCs w:val="28"/>
        </w:rPr>
      </w:pPr>
    </w:p>
    <w:p w:rsidR="000F5CC1" w:rsidRPr="004427B6" w:rsidRDefault="000F5CC1" w:rsidP="004427B6">
      <w:pPr>
        <w:ind w:firstLine="709"/>
        <w:jc w:val="both"/>
        <w:rPr>
          <w:szCs w:val="28"/>
        </w:rPr>
      </w:pPr>
    </w:p>
    <w:p w:rsidR="00A2140D" w:rsidRDefault="00A2140D" w:rsidP="00A2140D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Pr="008068B0">
        <w:rPr>
          <w:szCs w:val="28"/>
        </w:rPr>
        <w:t>уководител</w:t>
      </w:r>
      <w:r>
        <w:rPr>
          <w:szCs w:val="28"/>
        </w:rPr>
        <w:t>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8068B0">
        <w:rPr>
          <w:szCs w:val="28"/>
        </w:rPr>
        <w:tab/>
      </w:r>
      <w:r>
        <w:rPr>
          <w:szCs w:val="28"/>
        </w:rPr>
        <w:t xml:space="preserve">                                </w:t>
      </w:r>
      <w:proofErr w:type="spellStart"/>
      <w:r>
        <w:rPr>
          <w:szCs w:val="28"/>
        </w:rPr>
        <w:t>Ю.Л.Алешина</w:t>
      </w:r>
      <w:proofErr w:type="spellEnd"/>
    </w:p>
    <w:p w:rsidR="00E601CC" w:rsidRDefault="003927BD" w:rsidP="00905B82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</w:p>
    <w:sectPr w:rsidR="00E601CC" w:rsidSect="00BC11E3">
      <w:type w:val="continuous"/>
      <w:pgSz w:w="11906" w:h="16838" w:code="9"/>
      <w:pgMar w:top="1134" w:right="709" w:bottom="28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3974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C70BF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3FBC5DA1" wp14:editId="3860BAA3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3FBC5DA1" wp14:editId="3860BAA3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5F0A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5E6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CC1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3C98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22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3BEA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58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5C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224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7B6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DAA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974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3B8D"/>
    <w:rsid w:val="00534585"/>
    <w:rsid w:val="00534DC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1FDE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1638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95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1C7B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221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EB1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0A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3625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124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6C4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4B58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40D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6892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97FF1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84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B55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91B"/>
    <w:rsid w:val="00B76F16"/>
    <w:rsid w:val="00B774C0"/>
    <w:rsid w:val="00B8134A"/>
    <w:rsid w:val="00B81F8E"/>
    <w:rsid w:val="00B839F7"/>
    <w:rsid w:val="00B83D4E"/>
    <w:rsid w:val="00B84442"/>
    <w:rsid w:val="00B857F0"/>
    <w:rsid w:val="00B85B7A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F34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1E3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44"/>
    <w:rsid w:val="00C039DB"/>
    <w:rsid w:val="00C04826"/>
    <w:rsid w:val="00C04ACE"/>
    <w:rsid w:val="00C05A23"/>
    <w:rsid w:val="00C064AD"/>
    <w:rsid w:val="00C06EEA"/>
    <w:rsid w:val="00C07083"/>
    <w:rsid w:val="00C070E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7FB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0BF8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9FA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526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577F8"/>
    <w:rsid w:val="00E60017"/>
    <w:rsid w:val="00E601CC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CF6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334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05E3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</TotalTime>
  <Pages>2</Pages>
  <Words>259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2019-11-18T11:50:00Z</cp:lastPrinted>
  <dcterms:created xsi:type="dcterms:W3CDTF">2019-07-04T14:04:00Z</dcterms:created>
  <dcterms:modified xsi:type="dcterms:W3CDTF">2019-11-25T12:56:00Z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