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21AF9" w:rsidP="00322590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322590">
              <w:rPr>
                <w:noProof/>
              </w:rPr>
              <w:t>10.11.2015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21AF9" w:rsidP="003A3C61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3A3C61">
              <w:rPr>
                <w:noProof/>
              </w:rPr>
              <w:t>36/3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3A3C61" w:rsidRDefault="00521AF9" w:rsidP="00322590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322590" w:rsidRPr="00322590">
              <w:rPr>
                <w:noProof/>
              </w:rPr>
              <w:t xml:space="preserve">Об установлении ОТКРЫТОМУ АКЦИОНЕРНОМУ ОБЩЕСТВУ «АРЗАМАССКАЯ ВОЙЛОЧНАЯ ФАБРИКА», г. Арзамас Нижегородской области, тарифов </w:t>
            </w:r>
          </w:p>
          <w:p w:rsidR="003A3C61" w:rsidRDefault="00322590" w:rsidP="00322590">
            <w:pPr>
              <w:jc w:val="center"/>
              <w:rPr>
                <w:noProof/>
              </w:rPr>
            </w:pPr>
            <w:r w:rsidRPr="00322590">
              <w:rPr>
                <w:noProof/>
              </w:rPr>
              <w:t xml:space="preserve">на тепловую энергию (мощность), поставляемую потребителям г. Арзамас </w:t>
            </w:r>
          </w:p>
          <w:p w:rsidR="0085764D" w:rsidRPr="00252D0D" w:rsidRDefault="00322590" w:rsidP="00322590">
            <w:pPr>
              <w:jc w:val="center"/>
            </w:pPr>
            <w:r w:rsidRPr="00322590">
              <w:rPr>
                <w:noProof/>
              </w:rPr>
              <w:t>Нижегородской области</w:t>
            </w:r>
            <w:r w:rsidR="00521AF9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322590">
      <w:pPr>
        <w:tabs>
          <w:tab w:val="left" w:pos="1897"/>
        </w:tabs>
        <w:rPr>
          <w:szCs w:val="28"/>
          <w:lang w:val="en-US"/>
        </w:rPr>
      </w:pPr>
    </w:p>
    <w:p w:rsidR="00D54DFB" w:rsidRPr="00D54DFB" w:rsidRDefault="00D54DFB" w:rsidP="00322590">
      <w:pPr>
        <w:tabs>
          <w:tab w:val="left" w:pos="1897"/>
        </w:tabs>
        <w:rPr>
          <w:szCs w:val="28"/>
          <w:lang w:val="en-US"/>
        </w:rPr>
      </w:pPr>
    </w:p>
    <w:p w:rsidR="003A3C61" w:rsidRDefault="003A3C61" w:rsidP="00322590">
      <w:pPr>
        <w:tabs>
          <w:tab w:val="left" w:pos="1897"/>
        </w:tabs>
        <w:rPr>
          <w:szCs w:val="28"/>
        </w:rPr>
      </w:pPr>
    </w:p>
    <w:p w:rsidR="00322590" w:rsidRPr="00322590" w:rsidRDefault="00322590" w:rsidP="00D54DF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59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322590">
        <w:rPr>
          <w:rFonts w:ascii="Times New Roman" w:hAnsi="Times New Roman" w:cs="Times New Roman"/>
          <w:noProof/>
          <w:sz w:val="28"/>
          <w:szCs w:val="28"/>
        </w:rPr>
        <w:t>ОТКРЫТЫМ АКЦИОНЕРНЫМ ОБЩЕСТВОМ «АРЗАМАССКАЯ ВОЙЛОЧНАЯ ФАБРИКА»</w:t>
      </w:r>
      <w:r w:rsidRPr="00322590">
        <w:rPr>
          <w:rFonts w:ascii="Times New Roman" w:hAnsi="Times New Roman" w:cs="Times New Roman"/>
          <w:bCs/>
          <w:sz w:val="28"/>
          <w:szCs w:val="28"/>
        </w:rPr>
        <w:t>, г. Арзамас Нижегородской области</w:t>
      </w:r>
      <w:r w:rsidRPr="00322590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322590">
        <w:rPr>
          <w:rFonts w:ascii="Times New Roman" w:hAnsi="Times New Roman" w:cs="Times New Roman"/>
          <w:sz w:val="28"/>
          <w:szCs w:val="28"/>
        </w:rPr>
        <w:t>экспертного заключения рег. № в-</w:t>
      </w:r>
      <w:r w:rsidR="00853425" w:rsidRPr="003A3C61">
        <w:rPr>
          <w:rFonts w:ascii="Times New Roman" w:hAnsi="Times New Roman" w:cs="Times New Roman"/>
          <w:sz w:val="28"/>
          <w:szCs w:val="28"/>
        </w:rPr>
        <w:t>85</w:t>
      </w:r>
      <w:r w:rsidRPr="00322590">
        <w:rPr>
          <w:rFonts w:ascii="Times New Roman" w:hAnsi="Times New Roman" w:cs="Times New Roman"/>
          <w:sz w:val="28"/>
          <w:szCs w:val="28"/>
        </w:rPr>
        <w:t xml:space="preserve"> </w:t>
      </w:r>
      <w:r w:rsidRPr="00853425">
        <w:rPr>
          <w:rFonts w:ascii="Times New Roman" w:hAnsi="Times New Roman" w:cs="Times New Roman"/>
          <w:sz w:val="28"/>
          <w:szCs w:val="28"/>
        </w:rPr>
        <w:t xml:space="preserve">от </w:t>
      </w:r>
      <w:r w:rsidR="00853425" w:rsidRPr="003A3C61">
        <w:rPr>
          <w:rFonts w:ascii="Times New Roman" w:hAnsi="Times New Roman" w:cs="Times New Roman"/>
          <w:sz w:val="28"/>
          <w:szCs w:val="28"/>
        </w:rPr>
        <w:t xml:space="preserve">5 </w:t>
      </w:r>
      <w:r w:rsidR="00853425" w:rsidRPr="00853425">
        <w:rPr>
          <w:rFonts w:ascii="Times New Roman" w:hAnsi="Times New Roman" w:cs="Times New Roman"/>
          <w:sz w:val="28"/>
          <w:szCs w:val="28"/>
        </w:rPr>
        <w:t xml:space="preserve"> ноября 2015 года</w:t>
      </w:r>
      <w:r w:rsidRPr="00322590">
        <w:rPr>
          <w:rFonts w:ascii="Times New Roman" w:hAnsi="Times New Roman" w:cs="Times New Roman"/>
          <w:sz w:val="28"/>
          <w:szCs w:val="28"/>
        </w:rPr>
        <w:t>:</w:t>
      </w:r>
    </w:p>
    <w:p w:rsidR="00322590" w:rsidRPr="00322590" w:rsidRDefault="00322590" w:rsidP="00D54DFB">
      <w:pPr>
        <w:pStyle w:val="a9"/>
        <w:spacing w:line="276" w:lineRule="auto"/>
        <w:ind w:firstLine="720"/>
        <w:rPr>
          <w:bCs/>
        </w:rPr>
      </w:pPr>
      <w:r w:rsidRPr="00322590">
        <w:rPr>
          <w:b/>
        </w:rPr>
        <w:t>1.</w:t>
      </w:r>
      <w:r w:rsidRPr="00322590">
        <w:t xml:space="preserve"> </w:t>
      </w:r>
      <w:r w:rsidRPr="00322590">
        <w:rPr>
          <w:bCs/>
        </w:rPr>
        <w:t xml:space="preserve">Установить долгосрочные параметры регулирования деятельности в сфере теплоснабжения для </w:t>
      </w:r>
      <w:r w:rsidRPr="00322590">
        <w:rPr>
          <w:noProof/>
        </w:rPr>
        <w:t>ОТКРЫТОГО АКЦИОНЕРНОГО ОБЩЕСТВА «АРЗАМАССКАЯ ВОЙЛОЧНАЯ ФАБРИКА»</w:t>
      </w:r>
      <w:r w:rsidRPr="00322590">
        <w:rPr>
          <w:bCs/>
        </w:rPr>
        <w:t>, г. Арзамас Нижегородской области, на период 2016 – 2018 годов согласно Приложению 1.</w:t>
      </w:r>
    </w:p>
    <w:p w:rsidR="00322590" w:rsidRPr="00322590" w:rsidRDefault="00322590" w:rsidP="00D54DFB">
      <w:pPr>
        <w:pStyle w:val="a9"/>
        <w:spacing w:line="276" w:lineRule="auto"/>
        <w:ind w:firstLine="708"/>
      </w:pPr>
      <w:r w:rsidRPr="00322590">
        <w:rPr>
          <w:b/>
        </w:rPr>
        <w:t>2.</w:t>
      </w:r>
      <w:r w:rsidRPr="00322590">
        <w:t xml:space="preserve"> Установить </w:t>
      </w:r>
      <w:r w:rsidRPr="00322590">
        <w:rPr>
          <w:noProof/>
        </w:rPr>
        <w:t>ОТКРЫТОМУ АКЦИОНЕРНОМУ ОБЩЕСТВУ «АРЗАМАССКАЯ ВОЙЛОЧНАЯ ФАБРИКА»</w:t>
      </w:r>
      <w:r w:rsidRPr="00322590">
        <w:rPr>
          <w:bCs/>
        </w:rPr>
        <w:t>, г. Арзамас Нижегородской области</w:t>
      </w:r>
      <w:r w:rsidRPr="00322590">
        <w:rPr>
          <w:b/>
        </w:rPr>
        <w:t>, тарифы на тепловую энергию (мощность)</w:t>
      </w:r>
      <w:r w:rsidRPr="00322590">
        <w:t xml:space="preserve">, поставляемую </w:t>
      </w:r>
      <w:r w:rsidRPr="00322590">
        <w:rPr>
          <w:bCs/>
        </w:rPr>
        <w:t xml:space="preserve">потребителям </w:t>
      </w:r>
      <w:r w:rsidRPr="00322590">
        <w:rPr>
          <w:noProof/>
        </w:rPr>
        <w:t>г. Арзамас Нижегородской области</w:t>
      </w:r>
      <w:r w:rsidRPr="00322590">
        <w:t>, согласно Приложению 2.</w:t>
      </w:r>
    </w:p>
    <w:p w:rsidR="00322590" w:rsidRPr="00322590" w:rsidRDefault="00322590" w:rsidP="00D54DFB">
      <w:pPr>
        <w:pStyle w:val="a9"/>
        <w:spacing w:line="276" w:lineRule="auto"/>
        <w:ind w:firstLine="708"/>
      </w:pPr>
      <w:r w:rsidRPr="00322590">
        <w:rPr>
          <w:b/>
        </w:rPr>
        <w:t>3.</w:t>
      </w:r>
      <w:r w:rsidRPr="00322590">
        <w:rPr>
          <w:bCs/>
        </w:rPr>
        <w:t xml:space="preserve"> </w:t>
      </w:r>
      <w:r w:rsidRPr="00322590">
        <w:rPr>
          <w:noProof/>
        </w:rPr>
        <w:t>ОТКРЫТОЕ АКЦИОНЕРНОЕ ОБЩЕСТВО «АРЗАМАССКАЯ ВОЙЛОЧНАЯ ФАБРИКА»</w:t>
      </w:r>
      <w:r w:rsidRPr="00322590">
        <w:rPr>
          <w:bCs/>
        </w:rPr>
        <w:t xml:space="preserve">, г. Арзамас Нижегородской области, </w:t>
      </w:r>
      <w:r w:rsidRPr="00322590">
        <w:t xml:space="preserve">применяет общий режим налогообложения и является плательщиком НДС. </w:t>
      </w:r>
    </w:p>
    <w:p w:rsidR="00322590" w:rsidRPr="00322590" w:rsidRDefault="00322590" w:rsidP="00D54DFB">
      <w:pPr>
        <w:pStyle w:val="a9"/>
        <w:spacing w:line="276" w:lineRule="auto"/>
        <w:ind w:firstLine="708"/>
      </w:pPr>
      <w:r w:rsidRPr="00322590"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322590" w:rsidRPr="00322590" w:rsidRDefault="00322590" w:rsidP="00D54DFB">
      <w:pPr>
        <w:pStyle w:val="a9"/>
        <w:spacing w:line="276" w:lineRule="auto"/>
        <w:ind w:firstLine="708"/>
      </w:pPr>
      <w:r w:rsidRPr="00322590">
        <w:rPr>
          <w:b/>
        </w:rPr>
        <w:lastRenderedPageBreak/>
        <w:t>4.</w:t>
      </w:r>
      <w:r w:rsidRPr="00322590">
        <w:t xml:space="preserve"> Тарифы, установленные пунктом 2. настоящего решения, действуют </w:t>
      </w:r>
      <w:r w:rsidR="00B05FEB" w:rsidRPr="00B05FEB">
        <w:t xml:space="preserve">           </w:t>
      </w:r>
      <w:r w:rsidRPr="00322590">
        <w:t>с 1 января 2016 года по 31 декабря 2018 года включительно.</w:t>
      </w:r>
    </w:p>
    <w:p w:rsidR="00322590" w:rsidRDefault="00322590" w:rsidP="00D54DFB">
      <w:pPr>
        <w:tabs>
          <w:tab w:val="left" w:pos="1897"/>
        </w:tabs>
        <w:spacing w:line="276" w:lineRule="auto"/>
        <w:rPr>
          <w:szCs w:val="28"/>
        </w:rPr>
      </w:pPr>
    </w:p>
    <w:p w:rsidR="00322590" w:rsidRPr="00B1568C" w:rsidRDefault="00322590" w:rsidP="00D54DFB">
      <w:pPr>
        <w:tabs>
          <w:tab w:val="left" w:pos="1897"/>
        </w:tabs>
        <w:spacing w:line="276" w:lineRule="auto"/>
        <w:rPr>
          <w:szCs w:val="28"/>
        </w:rPr>
      </w:pPr>
    </w:p>
    <w:p w:rsidR="00322590" w:rsidRPr="00B1568C" w:rsidRDefault="00322590" w:rsidP="00322590">
      <w:pPr>
        <w:tabs>
          <w:tab w:val="left" w:pos="1897"/>
        </w:tabs>
        <w:rPr>
          <w:szCs w:val="28"/>
        </w:rPr>
      </w:pPr>
    </w:p>
    <w:p w:rsidR="00322590" w:rsidRPr="00B1568C" w:rsidRDefault="00322590" w:rsidP="00322590">
      <w:pPr>
        <w:tabs>
          <w:tab w:val="left" w:pos="1897"/>
        </w:tabs>
        <w:rPr>
          <w:szCs w:val="28"/>
        </w:rPr>
      </w:pPr>
    </w:p>
    <w:p w:rsidR="003A3C61" w:rsidRDefault="003A3C61" w:rsidP="00322590">
      <w:pPr>
        <w:tabs>
          <w:tab w:val="left" w:pos="1897"/>
        </w:tabs>
        <w:rPr>
          <w:szCs w:val="28"/>
        </w:rPr>
      </w:pPr>
    </w:p>
    <w:p w:rsidR="00322590" w:rsidRDefault="00322590" w:rsidP="00322590">
      <w:pPr>
        <w:tabs>
          <w:tab w:val="left" w:pos="1897"/>
        </w:tabs>
        <w:rPr>
          <w:szCs w:val="28"/>
        </w:rPr>
      </w:pPr>
      <w:r w:rsidRPr="00B1568C">
        <w:rPr>
          <w:szCs w:val="28"/>
        </w:rPr>
        <w:t>И.о. руководителя службы</w:t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  <w:t>А.В. Семенников</w:t>
      </w:r>
    </w:p>
    <w:p w:rsidR="00322590" w:rsidRDefault="00322590" w:rsidP="00322590">
      <w:pPr>
        <w:rPr>
          <w:szCs w:val="28"/>
        </w:rPr>
      </w:pPr>
      <w:r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322590" w:rsidTr="004A6305">
        <w:tc>
          <w:tcPr>
            <w:tcW w:w="3331" w:type="dxa"/>
          </w:tcPr>
          <w:p w:rsidR="00322590" w:rsidRDefault="00322590" w:rsidP="00D54DFB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322590" w:rsidRDefault="00322590" w:rsidP="00D54DFB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87" w:type="dxa"/>
          </w:tcPr>
          <w:p w:rsidR="00322590" w:rsidRDefault="00322590" w:rsidP="00D54DFB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2</w:t>
            </w:r>
          </w:p>
          <w:p w:rsidR="00322590" w:rsidRDefault="00322590" w:rsidP="00D54DFB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322590" w:rsidRDefault="00322590" w:rsidP="00D54DFB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10 ноября 2015 года № </w:t>
            </w:r>
            <w:r w:rsidR="003A3C61">
              <w:t>36/3</w:t>
            </w:r>
          </w:p>
        </w:tc>
      </w:tr>
    </w:tbl>
    <w:p w:rsidR="00322590" w:rsidRDefault="00322590" w:rsidP="00D54DFB">
      <w:pPr>
        <w:tabs>
          <w:tab w:val="left" w:pos="1897"/>
        </w:tabs>
        <w:spacing w:line="276" w:lineRule="auto"/>
        <w:rPr>
          <w:szCs w:val="28"/>
        </w:rPr>
      </w:pPr>
    </w:p>
    <w:p w:rsidR="00322590" w:rsidRDefault="00322590" w:rsidP="00D54DFB">
      <w:pPr>
        <w:tabs>
          <w:tab w:val="left" w:pos="1897"/>
        </w:tabs>
        <w:spacing w:line="276" w:lineRule="auto"/>
        <w:rPr>
          <w:szCs w:val="28"/>
        </w:rPr>
      </w:pPr>
    </w:p>
    <w:p w:rsidR="003A3C61" w:rsidRDefault="00322590" w:rsidP="00D54DFB">
      <w:pPr>
        <w:pStyle w:val="a9"/>
        <w:spacing w:line="276" w:lineRule="auto"/>
        <w:jc w:val="center"/>
        <w:rPr>
          <w:b/>
          <w:bCs/>
        </w:rPr>
      </w:pPr>
      <w:r w:rsidRPr="00322590">
        <w:rPr>
          <w:b/>
        </w:rPr>
        <w:t xml:space="preserve">Тарифы на тепловую энергию (мощность), поставляемую </w:t>
      </w:r>
      <w:r w:rsidRPr="00322590">
        <w:rPr>
          <w:b/>
          <w:noProof/>
        </w:rPr>
        <w:t>ОТКРЫТЫМ АКЦИОНЕРНЫМ ОБЩЕСТВОМ «АРЗАМАССКАЯ ВОЙЛОЧНАЯ ФАБРИКА»</w:t>
      </w:r>
      <w:r w:rsidRPr="00322590">
        <w:rPr>
          <w:b/>
          <w:bCs/>
        </w:rPr>
        <w:t>, г. Арзамас Нижегородской области</w:t>
      </w:r>
      <w:r w:rsidRPr="00322590">
        <w:rPr>
          <w:b/>
        </w:rPr>
        <w:t xml:space="preserve">, </w:t>
      </w:r>
      <w:r w:rsidRPr="00322590">
        <w:rPr>
          <w:b/>
          <w:bCs/>
        </w:rPr>
        <w:t xml:space="preserve">потребителям </w:t>
      </w:r>
    </w:p>
    <w:p w:rsidR="00322590" w:rsidRPr="00322590" w:rsidRDefault="00322590" w:rsidP="00D54DFB">
      <w:pPr>
        <w:pStyle w:val="a9"/>
        <w:spacing w:line="276" w:lineRule="auto"/>
        <w:jc w:val="center"/>
        <w:rPr>
          <w:b/>
        </w:rPr>
      </w:pPr>
      <w:r w:rsidRPr="00322590">
        <w:rPr>
          <w:b/>
          <w:noProof/>
        </w:rPr>
        <w:t>г. Арзамас Нижегородской области</w:t>
      </w:r>
    </w:p>
    <w:p w:rsidR="00322590" w:rsidRDefault="00322590" w:rsidP="00322590">
      <w:pPr>
        <w:pStyle w:val="a9"/>
        <w:ind w:firstLine="708"/>
      </w:pPr>
    </w:p>
    <w:p w:rsidR="00322590" w:rsidRPr="00322590" w:rsidRDefault="00322590" w:rsidP="00322590">
      <w:pPr>
        <w:pStyle w:val="a9"/>
        <w:ind w:firstLine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"/>
        <w:gridCol w:w="3490"/>
        <w:gridCol w:w="1908"/>
        <w:gridCol w:w="863"/>
        <w:gridCol w:w="1212"/>
        <w:gridCol w:w="1299"/>
      </w:tblGrid>
      <w:tr w:rsidR="00322590" w:rsidRPr="00C953C5" w:rsidTr="004A6305">
        <w:tc>
          <w:tcPr>
            <w:tcW w:w="799" w:type="dxa"/>
            <w:vMerge w:val="restart"/>
          </w:tcPr>
          <w:p w:rsidR="00322590" w:rsidRPr="00696BD2" w:rsidRDefault="00322590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3490" w:type="dxa"/>
            <w:vMerge w:val="restart"/>
          </w:tcPr>
          <w:p w:rsidR="00322590" w:rsidRPr="00696BD2" w:rsidRDefault="00322590" w:rsidP="004A6305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1908" w:type="dxa"/>
            <w:vMerge w:val="restart"/>
          </w:tcPr>
          <w:p w:rsidR="00322590" w:rsidRPr="00696BD2" w:rsidRDefault="00322590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863" w:type="dxa"/>
            <w:vMerge w:val="restart"/>
          </w:tcPr>
          <w:p w:rsidR="00322590" w:rsidRPr="00696BD2" w:rsidRDefault="00322590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2511" w:type="dxa"/>
            <w:gridSpan w:val="2"/>
          </w:tcPr>
          <w:p w:rsidR="00322590" w:rsidRPr="00696BD2" w:rsidRDefault="00322590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Вода</w:t>
            </w:r>
          </w:p>
        </w:tc>
      </w:tr>
      <w:tr w:rsidR="00322590" w:rsidRPr="00C953C5" w:rsidTr="004A6305">
        <w:tc>
          <w:tcPr>
            <w:tcW w:w="799" w:type="dxa"/>
            <w:vMerge/>
          </w:tcPr>
          <w:p w:rsidR="00322590" w:rsidRPr="00696BD2" w:rsidRDefault="00322590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490" w:type="dxa"/>
            <w:vMerge/>
          </w:tcPr>
          <w:p w:rsidR="00322590" w:rsidRPr="00696BD2" w:rsidRDefault="00322590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:rsidR="00322590" w:rsidRPr="00696BD2" w:rsidRDefault="00322590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Merge/>
          </w:tcPr>
          <w:p w:rsidR="00322590" w:rsidRPr="00696BD2" w:rsidRDefault="00322590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</w:tcPr>
          <w:p w:rsidR="00322590" w:rsidRPr="00696BD2" w:rsidRDefault="00322590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299" w:type="dxa"/>
          </w:tcPr>
          <w:p w:rsidR="00322590" w:rsidRPr="00696BD2" w:rsidRDefault="00322590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322590" w:rsidRPr="00C953C5" w:rsidTr="004A6305">
        <w:tc>
          <w:tcPr>
            <w:tcW w:w="799" w:type="dxa"/>
          </w:tcPr>
          <w:p w:rsidR="00322590" w:rsidRPr="00696BD2" w:rsidRDefault="00322590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</w:p>
        </w:tc>
        <w:tc>
          <w:tcPr>
            <w:tcW w:w="3490" w:type="dxa"/>
            <w:vMerge w:val="restart"/>
          </w:tcPr>
          <w:p w:rsidR="00322590" w:rsidRPr="00A62BB5" w:rsidRDefault="00322590" w:rsidP="004A63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ОТКРЫТОЕ АКЦИОНЕРНОЕ ОБЩЕСТВО «АРЗАМАССКАЯ ВОЙЛОЧНАЯ ФАБРИКА»</w:t>
            </w:r>
            <w:r>
              <w:rPr>
                <w:bCs/>
                <w:sz w:val="24"/>
                <w:szCs w:val="24"/>
              </w:rPr>
              <w:t>, г. Арзамас Нижегородской области</w:t>
            </w:r>
          </w:p>
        </w:tc>
        <w:tc>
          <w:tcPr>
            <w:tcW w:w="5282" w:type="dxa"/>
            <w:gridSpan w:val="4"/>
          </w:tcPr>
          <w:p w:rsidR="00322590" w:rsidRPr="00696BD2" w:rsidRDefault="00322590" w:rsidP="004A6305">
            <w:pPr>
              <w:pStyle w:val="a9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322590" w:rsidRPr="00C953C5" w:rsidTr="004A6305">
        <w:tc>
          <w:tcPr>
            <w:tcW w:w="799" w:type="dxa"/>
          </w:tcPr>
          <w:p w:rsidR="00322590" w:rsidRPr="00696BD2" w:rsidRDefault="00322590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1.1.</w:t>
            </w:r>
          </w:p>
        </w:tc>
        <w:tc>
          <w:tcPr>
            <w:tcW w:w="3490" w:type="dxa"/>
            <w:vMerge/>
          </w:tcPr>
          <w:p w:rsidR="00322590" w:rsidRPr="00696BD2" w:rsidRDefault="00322590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vMerge w:val="restart"/>
          </w:tcPr>
          <w:p w:rsidR="00322590" w:rsidRPr="00696BD2" w:rsidRDefault="00322590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863" w:type="dxa"/>
            <w:vAlign w:val="center"/>
          </w:tcPr>
          <w:p w:rsidR="00322590" w:rsidRPr="00696BD2" w:rsidRDefault="00322590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212" w:type="dxa"/>
            <w:vAlign w:val="bottom"/>
          </w:tcPr>
          <w:p w:rsidR="00322590" w:rsidRPr="00F03CDB" w:rsidRDefault="00322590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1421,79</w:t>
            </w:r>
          </w:p>
        </w:tc>
        <w:tc>
          <w:tcPr>
            <w:tcW w:w="1299" w:type="dxa"/>
            <w:vAlign w:val="bottom"/>
          </w:tcPr>
          <w:p w:rsidR="00322590" w:rsidRPr="00F03CDB" w:rsidRDefault="00322590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1490,69</w:t>
            </w:r>
          </w:p>
        </w:tc>
      </w:tr>
      <w:tr w:rsidR="00322590" w:rsidRPr="00C953C5" w:rsidTr="004A6305">
        <w:tc>
          <w:tcPr>
            <w:tcW w:w="799" w:type="dxa"/>
          </w:tcPr>
          <w:p w:rsidR="00322590" w:rsidRPr="00696BD2" w:rsidRDefault="00322590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3490" w:type="dxa"/>
            <w:vMerge/>
          </w:tcPr>
          <w:p w:rsidR="00322590" w:rsidRPr="00696BD2" w:rsidRDefault="00322590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:rsidR="00322590" w:rsidRPr="00696BD2" w:rsidRDefault="00322590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322590" w:rsidRDefault="00322590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12" w:type="dxa"/>
            <w:vAlign w:val="bottom"/>
          </w:tcPr>
          <w:p w:rsidR="00322590" w:rsidRDefault="00322590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1490,69</w:t>
            </w:r>
          </w:p>
        </w:tc>
        <w:tc>
          <w:tcPr>
            <w:tcW w:w="1299" w:type="dxa"/>
            <w:vAlign w:val="bottom"/>
          </w:tcPr>
          <w:p w:rsidR="00322590" w:rsidRDefault="00322590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1541,96</w:t>
            </w:r>
          </w:p>
        </w:tc>
      </w:tr>
      <w:tr w:rsidR="00322590" w:rsidRPr="00C953C5" w:rsidTr="004A6305">
        <w:tc>
          <w:tcPr>
            <w:tcW w:w="799" w:type="dxa"/>
          </w:tcPr>
          <w:p w:rsidR="00322590" w:rsidRPr="00696BD2" w:rsidRDefault="00322590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3490" w:type="dxa"/>
            <w:vMerge/>
          </w:tcPr>
          <w:p w:rsidR="00322590" w:rsidRPr="00696BD2" w:rsidRDefault="00322590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:rsidR="00322590" w:rsidRPr="00696BD2" w:rsidRDefault="00322590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322590" w:rsidRDefault="00322590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12" w:type="dxa"/>
            <w:vAlign w:val="bottom"/>
          </w:tcPr>
          <w:p w:rsidR="00322590" w:rsidRDefault="00322590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1541,96</w:t>
            </w:r>
          </w:p>
        </w:tc>
        <w:tc>
          <w:tcPr>
            <w:tcW w:w="1299" w:type="dxa"/>
            <w:vAlign w:val="bottom"/>
          </w:tcPr>
          <w:p w:rsidR="00322590" w:rsidRDefault="00322590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1610,40</w:t>
            </w:r>
          </w:p>
        </w:tc>
      </w:tr>
      <w:tr w:rsidR="00322590" w:rsidRPr="00C953C5" w:rsidTr="004A6305">
        <w:tc>
          <w:tcPr>
            <w:tcW w:w="799" w:type="dxa"/>
          </w:tcPr>
          <w:p w:rsidR="00322590" w:rsidRPr="00696BD2" w:rsidRDefault="00322590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490" w:type="dxa"/>
            <w:vMerge/>
          </w:tcPr>
          <w:p w:rsidR="00322590" w:rsidRPr="00696BD2" w:rsidRDefault="00322590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82" w:type="dxa"/>
            <w:gridSpan w:val="4"/>
          </w:tcPr>
          <w:p w:rsidR="00322590" w:rsidRPr="00696BD2" w:rsidRDefault="00322590" w:rsidP="004A6305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322590" w:rsidRPr="00C953C5" w:rsidTr="004A6305">
        <w:tc>
          <w:tcPr>
            <w:tcW w:w="799" w:type="dxa"/>
          </w:tcPr>
          <w:p w:rsidR="00322590" w:rsidRPr="00696BD2" w:rsidRDefault="00322590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3490" w:type="dxa"/>
            <w:vMerge/>
          </w:tcPr>
          <w:p w:rsidR="00322590" w:rsidRPr="00696BD2" w:rsidRDefault="00322590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vMerge w:val="restart"/>
          </w:tcPr>
          <w:p w:rsidR="00322590" w:rsidRPr="00696BD2" w:rsidRDefault="00322590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863" w:type="dxa"/>
            <w:vAlign w:val="center"/>
          </w:tcPr>
          <w:p w:rsidR="00322590" w:rsidRPr="00696BD2" w:rsidRDefault="00322590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212" w:type="dxa"/>
            <w:vAlign w:val="center"/>
          </w:tcPr>
          <w:p w:rsidR="00322590" w:rsidRPr="00F03CDB" w:rsidRDefault="00322590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322590" w:rsidRPr="00F03CDB" w:rsidRDefault="00322590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2590" w:rsidRPr="00C953C5" w:rsidTr="004A6305">
        <w:tc>
          <w:tcPr>
            <w:tcW w:w="799" w:type="dxa"/>
          </w:tcPr>
          <w:p w:rsidR="00322590" w:rsidRPr="00696BD2" w:rsidRDefault="00322590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3490" w:type="dxa"/>
            <w:vMerge/>
          </w:tcPr>
          <w:p w:rsidR="00322590" w:rsidRPr="00696BD2" w:rsidRDefault="00322590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:rsidR="00322590" w:rsidRPr="00696BD2" w:rsidRDefault="00322590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322590" w:rsidRDefault="00322590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12" w:type="dxa"/>
            <w:vAlign w:val="center"/>
          </w:tcPr>
          <w:p w:rsidR="00322590" w:rsidRDefault="00322590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322590" w:rsidRDefault="00322590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2590" w:rsidRPr="00C953C5" w:rsidTr="004A6305">
        <w:tc>
          <w:tcPr>
            <w:tcW w:w="799" w:type="dxa"/>
          </w:tcPr>
          <w:p w:rsidR="00322590" w:rsidRPr="00696BD2" w:rsidRDefault="00322590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3490" w:type="dxa"/>
            <w:vMerge/>
          </w:tcPr>
          <w:p w:rsidR="00322590" w:rsidRPr="00696BD2" w:rsidRDefault="00322590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:rsidR="00322590" w:rsidRPr="00696BD2" w:rsidRDefault="00322590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322590" w:rsidRDefault="00322590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12" w:type="dxa"/>
            <w:vAlign w:val="center"/>
          </w:tcPr>
          <w:p w:rsidR="00322590" w:rsidRDefault="00322590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322590" w:rsidRDefault="00322590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22590" w:rsidRDefault="00322590" w:rsidP="00322590">
      <w:pPr>
        <w:tabs>
          <w:tab w:val="left" w:pos="1897"/>
        </w:tabs>
        <w:rPr>
          <w:szCs w:val="28"/>
        </w:rPr>
      </w:pPr>
    </w:p>
    <w:p w:rsidR="00376E66" w:rsidRDefault="00376E66" w:rsidP="00322590">
      <w:pPr>
        <w:tabs>
          <w:tab w:val="left" w:pos="1897"/>
        </w:tabs>
        <w:rPr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223"/>
        <w:gridCol w:w="3332"/>
        <w:gridCol w:w="3332"/>
      </w:tblGrid>
      <w:tr w:rsidR="00376E66" w:rsidTr="00D3552F">
        <w:tc>
          <w:tcPr>
            <w:tcW w:w="3223" w:type="dxa"/>
            <w:hideMark/>
          </w:tcPr>
          <w:p w:rsidR="00376E66" w:rsidRDefault="00376E66" w:rsidP="00D3552F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376E66" w:rsidRDefault="00376E66" w:rsidP="00D3552F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17 ноября  2015 года </w:t>
            </w:r>
          </w:p>
          <w:p w:rsidR="00376E66" w:rsidRPr="003E29FF" w:rsidRDefault="00376E66" w:rsidP="00376E66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073</w:t>
            </w:r>
            <w:r>
              <w:rPr>
                <w:sz w:val="20"/>
              </w:rPr>
              <w:t>93</w:t>
            </w:r>
            <w:r>
              <w:rPr>
                <w:sz w:val="20"/>
              </w:rPr>
              <w:t>-516-036/</w:t>
            </w:r>
            <w:r>
              <w:rPr>
                <w:sz w:val="20"/>
              </w:rPr>
              <w:t>3</w:t>
            </w:r>
          </w:p>
        </w:tc>
        <w:tc>
          <w:tcPr>
            <w:tcW w:w="3332" w:type="dxa"/>
          </w:tcPr>
          <w:p w:rsidR="00376E66" w:rsidRDefault="00376E66" w:rsidP="00D3552F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376E66" w:rsidRDefault="00376E66" w:rsidP="00D3552F">
            <w:pPr>
              <w:tabs>
                <w:tab w:val="left" w:pos="1897"/>
              </w:tabs>
            </w:pPr>
          </w:p>
        </w:tc>
      </w:tr>
    </w:tbl>
    <w:p w:rsidR="00376E66" w:rsidRPr="00322590" w:rsidRDefault="00376E66" w:rsidP="00322590">
      <w:pPr>
        <w:tabs>
          <w:tab w:val="left" w:pos="1897"/>
        </w:tabs>
        <w:rPr>
          <w:szCs w:val="28"/>
        </w:rPr>
      </w:pPr>
    </w:p>
    <w:sectPr w:rsidR="00376E66" w:rsidRPr="00322590" w:rsidSect="003A3C61">
      <w:type w:val="continuous"/>
      <w:pgSz w:w="11906" w:h="16838" w:code="9"/>
      <w:pgMar w:top="1134" w:right="709" w:bottom="1985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590" w:rsidRDefault="00322590">
      <w:r>
        <w:separator/>
      </w:r>
    </w:p>
  </w:endnote>
  <w:endnote w:type="continuationSeparator" w:id="0">
    <w:p w:rsidR="00322590" w:rsidRDefault="00322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590" w:rsidRDefault="00322590">
      <w:r>
        <w:separator/>
      </w:r>
    </w:p>
  </w:footnote>
  <w:footnote w:type="continuationSeparator" w:id="0">
    <w:p w:rsidR="00322590" w:rsidRDefault="003225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521AF9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521AF9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76E66">
      <w:rPr>
        <w:rStyle w:val="a7"/>
        <w:noProof/>
      </w:rPr>
      <w:t>2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521AF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o:regroupid="12" filled="f" stroked="f" strokecolor="white" strokeweight="0">
          <v:textbox style="mso-next-textbox:#_x0000_s2075" inset="0,0,0,0">
            <w:txbxContent>
              <w:p w:rsidR="00E52B15" w:rsidRPr="00E52B15" w:rsidRDefault="00322590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YksHNa93j0R/LxodeBr5rrfti9o=" w:salt="FsiX9amkJvtt9toN7tvR/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>
      <o:colormenu v:ext="edit" strokecolor="black"/>
    </o:shapedefaults>
    <o:shapelayout v:ext="edit">
      <o:idmap v:ext="edit" data="2"/>
      <o:regrouptable v:ext="edit">
        <o:entry new="1" old="0"/>
        <o:entry new="2" old="1"/>
        <o:entry new="3" old="1"/>
        <o:entry new="4" old="0"/>
        <o:entry new="5" old="4"/>
        <o:entry new="6" old="5"/>
        <o:entry new="7" old="0"/>
        <o:entry new="8" old="7"/>
        <o:entry new="9" old="7"/>
        <o:entry new="10" old="0"/>
        <o:entry new="11" old="0"/>
        <o:entry new="12" old="0"/>
        <o:entry new="1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1C59A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9A0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0272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590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6E66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3C61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AF9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425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1F9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5FE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046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4DFB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A0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C59A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1C59A0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1C59A0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322590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322590"/>
    <w:rPr>
      <w:sz w:val="28"/>
      <w:szCs w:val="28"/>
    </w:rPr>
  </w:style>
  <w:style w:type="paragraph" w:customStyle="1" w:styleId="ConsPlusNormal">
    <w:name w:val="ConsPlusNormal"/>
    <w:rsid w:val="00322590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3</TotalTime>
  <Pages>3</Pages>
  <Words>333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5</cp:revision>
  <cp:lastPrinted>2006-05-23T08:04:00Z</cp:lastPrinted>
  <dcterms:created xsi:type="dcterms:W3CDTF">2015-11-05T09:16:00Z</dcterms:created>
  <dcterms:modified xsi:type="dcterms:W3CDTF">2015-12-02T06:29:00Z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