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894CDD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894CDD" w:rsidP="00E0325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03256">
              <w:t>54</w:t>
            </w:r>
            <w:r w:rsidR="00E03256">
              <w:rPr>
                <w:lang w:val="en-US"/>
              </w:rPr>
              <w:t>/23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894CDD" w:rsidP="004D238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4D238E" w:rsidRPr="004D238E">
              <w:t xml:space="preserve">О внесении изменения в решение региональной службы по тарифам Нижегородской области </w:t>
            </w:r>
            <w:r w:rsidR="004D238E">
              <w:br/>
            </w:r>
            <w:r w:rsidR="004D238E" w:rsidRPr="004D238E">
              <w:t xml:space="preserve">от 24 ноября 2015 года № 43/3 </w:t>
            </w:r>
            <w:r w:rsidR="004D238E">
              <w:br/>
            </w:r>
            <w:r w:rsidR="004D238E" w:rsidRPr="004D238E">
              <w:t xml:space="preserve">«Об установлении МУНИЦИПАЛЬНОМУ ПРЕДПРИЯТИЮ БОРСКОГО РАЙОНА НИЖЕГОРОДСКОЙ ОБЛАСТИ «ЛИНДОВСКИЙ КОМБИНАТ КОММУНАЛЬНЫХ ПРЕДПРИЯТИЙ И БЛАГОУСТРОЙСТВА», с. Линда городского округа город Бор Нижегородской области,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4D238E" w:rsidRDefault="004D238E" w:rsidP="004D238E">
      <w:pPr>
        <w:tabs>
          <w:tab w:val="left" w:pos="1897"/>
        </w:tabs>
        <w:jc w:val="center"/>
        <w:rPr>
          <w:noProof/>
          <w:szCs w:val="28"/>
        </w:rPr>
      </w:pPr>
      <w:r w:rsidRPr="004D238E">
        <w:rPr>
          <w:noProof/>
          <w:szCs w:val="28"/>
        </w:rPr>
        <w:t xml:space="preserve">тарифов на тепловую энергию (мощность), </w:t>
      </w:r>
    </w:p>
    <w:p w:rsidR="004D238E" w:rsidRDefault="004D238E" w:rsidP="004D238E">
      <w:pPr>
        <w:tabs>
          <w:tab w:val="left" w:pos="1897"/>
        </w:tabs>
        <w:jc w:val="center"/>
        <w:rPr>
          <w:bCs/>
          <w:szCs w:val="28"/>
        </w:rPr>
      </w:pPr>
      <w:r w:rsidRPr="004D238E">
        <w:rPr>
          <w:noProof/>
          <w:szCs w:val="28"/>
        </w:rPr>
        <w:t>поставляемую</w:t>
      </w:r>
      <w:r w:rsidRPr="004D238E">
        <w:rPr>
          <w:bCs/>
          <w:szCs w:val="28"/>
        </w:rPr>
        <w:t xml:space="preserve"> потребителям городского округа </w:t>
      </w:r>
    </w:p>
    <w:p w:rsidR="0009131F" w:rsidRPr="004D238E" w:rsidRDefault="004D238E" w:rsidP="004D238E">
      <w:pPr>
        <w:tabs>
          <w:tab w:val="left" w:pos="1897"/>
        </w:tabs>
        <w:jc w:val="center"/>
        <w:rPr>
          <w:bCs/>
          <w:szCs w:val="28"/>
        </w:rPr>
      </w:pPr>
      <w:r w:rsidRPr="004D238E">
        <w:rPr>
          <w:bCs/>
          <w:szCs w:val="28"/>
        </w:rPr>
        <w:t>город Бор Нижегородской области»</w:t>
      </w:r>
    </w:p>
    <w:p w:rsidR="004D238E" w:rsidRDefault="004D238E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4D238E" w:rsidRPr="004D238E" w:rsidRDefault="004D238E" w:rsidP="004D238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38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4D238E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br/>
      </w:r>
      <w:r w:rsidRPr="004D238E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4D238E">
        <w:rPr>
          <w:rFonts w:ascii="Times New Roman" w:hAnsi="Times New Roman" w:cs="Times New Roman"/>
          <w:sz w:val="28"/>
          <w:szCs w:val="28"/>
          <w:lang w:eastAsia="en-US"/>
        </w:rPr>
        <w:t>МУНИЦИПАЛЬНЫМ ПРЕДПРИЯТИЕМ БОРСКОГО РАЙОНА НИЖЕГОРОДСКОЙ ОБЛАСТИ «ЛИНДОВСКИЙ КОМБИНАТ КОММУНАЛЬНЫХ ПРЕДПРИЯТИЙ И БЛАГОУСТРОЙСТВА»</w:t>
      </w:r>
      <w:r w:rsidRPr="004D238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4D238E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4D238E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4D238E">
        <w:rPr>
          <w:rFonts w:ascii="Times New Roman" w:hAnsi="Times New Roman" w:cs="Times New Roman"/>
          <w:bCs/>
          <w:sz w:val="28"/>
          <w:szCs w:val="28"/>
        </w:rPr>
        <w:t>Линда</w:t>
      </w:r>
      <w:proofErr w:type="gramEnd"/>
      <w:r w:rsidRPr="004D238E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город Бор Нижегородской области</w:t>
      </w:r>
      <w:r w:rsidRPr="004D238E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4D238E">
        <w:rPr>
          <w:rFonts w:ascii="Times New Roman" w:hAnsi="Times New Roman" w:cs="Times New Roman"/>
          <w:sz w:val="28"/>
          <w:szCs w:val="28"/>
        </w:rPr>
        <w:t>экспертного заключения рег. № в-519 от 7 ноября 2017 года:</w:t>
      </w:r>
    </w:p>
    <w:p w:rsidR="004D238E" w:rsidRPr="004D238E" w:rsidRDefault="004D238E" w:rsidP="004D238E">
      <w:pPr>
        <w:pStyle w:val="ac"/>
        <w:spacing w:line="276" w:lineRule="auto"/>
        <w:ind w:firstLine="720"/>
      </w:pPr>
      <w:r w:rsidRPr="004D238E">
        <w:rPr>
          <w:b/>
        </w:rPr>
        <w:t xml:space="preserve">1. </w:t>
      </w:r>
      <w:proofErr w:type="gramStart"/>
      <w:r w:rsidRPr="004D238E">
        <w:t xml:space="preserve">Внести </w:t>
      </w:r>
      <w:r w:rsidRPr="004D238E">
        <w:rPr>
          <w:bCs/>
        </w:rPr>
        <w:t>в решение региональной службы по тарифам Нижегородской области от 24 ноября 2015 года № 43/3 «</w:t>
      </w:r>
      <w:r w:rsidRPr="004D238E">
        <w:rPr>
          <w:noProof/>
        </w:rPr>
        <w:t xml:space="preserve">Об установлении </w:t>
      </w:r>
      <w:r w:rsidRPr="004D238E">
        <w:rPr>
          <w:lang w:eastAsia="en-US"/>
        </w:rPr>
        <w:t>МУНИЦИПАЛЬНОМУ ПРЕДПРИЯТИЮ БОРСКОГО РАЙОНА НИЖЕГОРОДСКОЙ ОБЛАСТИ «ЛИНДОВСКИЙ КОМБИНАТ КОММУНАЛЬНЫХ ПРЕДПРИЯТИЙ И БЛАГОУСТРОЙСТВА»</w:t>
      </w:r>
      <w:r w:rsidRPr="004D238E">
        <w:rPr>
          <w:bCs/>
        </w:rPr>
        <w:t>, с. Линда городского округа город Бор Нижегородской области,</w:t>
      </w:r>
      <w:r w:rsidRPr="004D238E">
        <w:rPr>
          <w:noProof/>
        </w:rPr>
        <w:t xml:space="preserve"> тарифов на тепловую энергию (мощность), поставляемую</w:t>
      </w:r>
      <w:r w:rsidRPr="004D238E">
        <w:rPr>
          <w:bCs/>
        </w:rPr>
        <w:t xml:space="preserve"> потребителям городского округа город Бор </w:t>
      </w:r>
      <w:r w:rsidRPr="004D238E">
        <w:rPr>
          <w:bCs/>
        </w:rPr>
        <w:lastRenderedPageBreak/>
        <w:t xml:space="preserve">Нижегородской области» изменение, изложив таблицу </w:t>
      </w:r>
      <w:r w:rsidRPr="004D238E">
        <w:t>Приложения 2 к решению в следующей</w:t>
      </w:r>
      <w:proofErr w:type="gramEnd"/>
      <w:r w:rsidRPr="004D238E">
        <w:t xml:space="preserve"> редакции:</w:t>
      </w:r>
    </w:p>
    <w:p w:rsidR="004D238E" w:rsidRPr="004D238E" w:rsidRDefault="004D238E" w:rsidP="004D238E">
      <w:pPr>
        <w:pStyle w:val="ac"/>
        <w:spacing w:line="276" w:lineRule="auto"/>
      </w:pPr>
      <w:r w:rsidRPr="004D238E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703"/>
        <w:gridCol w:w="2410"/>
        <w:gridCol w:w="992"/>
        <w:gridCol w:w="1134"/>
        <w:gridCol w:w="1193"/>
      </w:tblGrid>
      <w:tr w:rsidR="004D238E" w:rsidTr="00582721">
        <w:tc>
          <w:tcPr>
            <w:tcW w:w="516" w:type="dxa"/>
            <w:vMerge w:val="restart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4D238E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4D238E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703" w:type="dxa"/>
            <w:vMerge w:val="restart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Наименование регулируемой организации</w:t>
            </w:r>
          </w:p>
        </w:tc>
        <w:tc>
          <w:tcPr>
            <w:tcW w:w="2410" w:type="dxa"/>
            <w:vMerge w:val="restart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Вид тарифа</w:t>
            </w:r>
          </w:p>
        </w:tc>
        <w:tc>
          <w:tcPr>
            <w:tcW w:w="992" w:type="dxa"/>
            <w:vMerge w:val="restart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2327" w:type="dxa"/>
            <w:gridSpan w:val="2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Вода</w:t>
            </w:r>
          </w:p>
        </w:tc>
      </w:tr>
      <w:tr w:rsidR="004D238E" w:rsidTr="00582721">
        <w:tc>
          <w:tcPr>
            <w:tcW w:w="516" w:type="dxa"/>
            <w:vMerge/>
            <w:vAlign w:val="center"/>
            <w:hideMark/>
          </w:tcPr>
          <w:p w:rsidR="004D238E" w:rsidRPr="004D238E" w:rsidRDefault="004D238E" w:rsidP="0058272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03" w:type="dxa"/>
            <w:vMerge/>
            <w:vAlign w:val="center"/>
            <w:hideMark/>
          </w:tcPr>
          <w:p w:rsidR="004D238E" w:rsidRPr="004D238E" w:rsidRDefault="004D238E" w:rsidP="0058272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D238E" w:rsidRPr="004D238E" w:rsidRDefault="004D238E" w:rsidP="0058272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D238E" w:rsidRPr="004D238E" w:rsidRDefault="004D238E" w:rsidP="0058272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1193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4D238E" w:rsidTr="00582721">
        <w:tc>
          <w:tcPr>
            <w:tcW w:w="516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703" w:type="dxa"/>
            <w:vMerge w:val="restart"/>
            <w:hideMark/>
          </w:tcPr>
          <w:p w:rsidR="004D238E" w:rsidRDefault="004D238E" w:rsidP="0058272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МУНИЦИПАЛЬНОЕ ПРЕДПРИЯТИЕ БОРСКОГО РАЙОНА НИЖЕГОРОДСКОЙ ОБЛАСТИ «ЛИНДОВСКИЙ КОМБИНАТ КОММУНАЛЬНЫХ ПРЕДПРИЯТИЙ И БЛАГОУСТРОЙСТВА»</w:t>
            </w:r>
            <w:r>
              <w:rPr>
                <w:bCs/>
                <w:sz w:val="24"/>
                <w:szCs w:val="24"/>
              </w:rPr>
              <w:t xml:space="preserve">, </w:t>
            </w:r>
            <w:proofErr w:type="gramStart"/>
            <w:r>
              <w:rPr>
                <w:bCs/>
                <w:sz w:val="24"/>
                <w:szCs w:val="24"/>
              </w:rPr>
              <w:t>с</w:t>
            </w:r>
            <w:proofErr w:type="gramEnd"/>
            <w:r>
              <w:rPr>
                <w:bCs/>
                <w:sz w:val="24"/>
                <w:szCs w:val="24"/>
              </w:rPr>
              <w:t>. </w:t>
            </w:r>
            <w:proofErr w:type="gramStart"/>
            <w:r>
              <w:rPr>
                <w:bCs/>
                <w:sz w:val="24"/>
                <w:szCs w:val="24"/>
              </w:rPr>
              <w:t>Линда</w:t>
            </w:r>
            <w:proofErr w:type="gramEnd"/>
            <w:r>
              <w:rPr>
                <w:bCs/>
                <w:sz w:val="24"/>
                <w:szCs w:val="24"/>
              </w:rPr>
              <w:t xml:space="preserve"> городского округа город Бор Нижегородской области</w:t>
            </w:r>
          </w:p>
        </w:tc>
        <w:tc>
          <w:tcPr>
            <w:tcW w:w="5729" w:type="dxa"/>
            <w:gridSpan w:val="4"/>
            <w:hideMark/>
          </w:tcPr>
          <w:p w:rsidR="004D238E" w:rsidRDefault="004D238E" w:rsidP="00582721">
            <w:pPr>
              <w:pStyle w:val="ac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4D238E" w:rsidTr="00582721">
        <w:tc>
          <w:tcPr>
            <w:tcW w:w="516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3703" w:type="dxa"/>
            <w:vMerge/>
            <w:vAlign w:val="center"/>
            <w:hideMark/>
          </w:tcPr>
          <w:p w:rsidR="004D238E" w:rsidRDefault="004D238E" w:rsidP="0058272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hideMark/>
          </w:tcPr>
          <w:p w:rsidR="004D238E" w:rsidRDefault="004D238E" w:rsidP="00582721">
            <w:pPr>
              <w:pStyle w:val="ac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одноставочный</w:t>
            </w:r>
            <w:proofErr w:type="spellEnd"/>
            <w:r>
              <w:rPr>
                <w:sz w:val="20"/>
                <w:szCs w:val="20"/>
              </w:rPr>
              <w:t>, руб./Гкал</w:t>
            </w:r>
          </w:p>
        </w:tc>
        <w:tc>
          <w:tcPr>
            <w:tcW w:w="992" w:type="dxa"/>
            <w:hideMark/>
          </w:tcPr>
          <w:p w:rsidR="004D238E" w:rsidRDefault="004D238E" w:rsidP="00582721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hideMark/>
          </w:tcPr>
          <w:p w:rsidR="004D238E" w:rsidRDefault="004D238E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1535,74</w:t>
            </w:r>
          </w:p>
        </w:tc>
        <w:tc>
          <w:tcPr>
            <w:tcW w:w="1193" w:type="dxa"/>
            <w:hideMark/>
          </w:tcPr>
          <w:p w:rsidR="004D238E" w:rsidRDefault="004D238E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1616,15</w:t>
            </w:r>
          </w:p>
        </w:tc>
      </w:tr>
      <w:tr w:rsidR="004D238E" w:rsidTr="00582721">
        <w:tc>
          <w:tcPr>
            <w:tcW w:w="516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3703" w:type="dxa"/>
            <w:vMerge/>
            <w:vAlign w:val="center"/>
            <w:hideMark/>
          </w:tcPr>
          <w:p w:rsidR="004D238E" w:rsidRDefault="004D238E" w:rsidP="0058272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D238E" w:rsidRDefault="004D238E" w:rsidP="00582721">
            <w:pPr>
              <w:rPr>
                <w:sz w:val="20"/>
              </w:rPr>
            </w:pPr>
          </w:p>
        </w:tc>
        <w:tc>
          <w:tcPr>
            <w:tcW w:w="992" w:type="dxa"/>
            <w:hideMark/>
          </w:tcPr>
          <w:p w:rsidR="004D238E" w:rsidRDefault="004D238E" w:rsidP="00582721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hideMark/>
          </w:tcPr>
          <w:p w:rsidR="004D238E" w:rsidRDefault="004D238E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1616,15</w:t>
            </w:r>
          </w:p>
        </w:tc>
        <w:tc>
          <w:tcPr>
            <w:tcW w:w="1193" w:type="dxa"/>
            <w:hideMark/>
          </w:tcPr>
          <w:p w:rsidR="004D238E" w:rsidRDefault="004D238E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1703,69</w:t>
            </w:r>
          </w:p>
        </w:tc>
      </w:tr>
      <w:tr w:rsidR="004D238E" w:rsidTr="00582721">
        <w:tc>
          <w:tcPr>
            <w:tcW w:w="516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3703" w:type="dxa"/>
            <w:vMerge/>
            <w:vAlign w:val="center"/>
            <w:hideMark/>
          </w:tcPr>
          <w:p w:rsidR="004D238E" w:rsidRDefault="004D238E" w:rsidP="0058272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D238E" w:rsidRDefault="004D238E" w:rsidP="00582721">
            <w:pPr>
              <w:rPr>
                <w:sz w:val="20"/>
              </w:rPr>
            </w:pPr>
          </w:p>
        </w:tc>
        <w:tc>
          <w:tcPr>
            <w:tcW w:w="992" w:type="dxa"/>
            <w:hideMark/>
          </w:tcPr>
          <w:p w:rsidR="004D238E" w:rsidRDefault="004D238E" w:rsidP="00582721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hideMark/>
          </w:tcPr>
          <w:p w:rsidR="004D238E" w:rsidRDefault="00887126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1703,69</w:t>
            </w:r>
          </w:p>
        </w:tc>
        <w:tc>
          <w:tcPr>
            <w:tcW w:w="1193" w:type="dxa"/>
            <w:hideMark/>
          </w:tcPr>
          <w:p w:rsidR="004D238E" w:rsidRDefault="00434801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1769</w:t>
            </w:r>
            <w:r w:rsidR="0088712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22</w:t>
            </w:r>
          </w:p>
        </w:tc>
      </w:tr>
      <w:tr w:rsidR="004D238E" w:rsidTr="00582721">
        <w:tc>
          <w:tcPr>
            <w:tcW w:w="516" w:type="dxa"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03" w:type="dxa"/>
            <w:vMerge/>
            <w:vAlign w:val="center"/>
            <w:hideMark/>
          </w:tcPr>
          <w:p w:rsidR="004D238E" w:rsidRDefault="004D238E" w:rsidP="00582721">
            <w:pPr>
              <w:rPr>
                <w:sz w:val="24"/>
                <w:szCs w:val="24"/>
              </w:rPr>
            </w:pPr>
          </w:p>
        </w:tc>
        <w:tc>
          <w:tcPr>
            <w:tcW w:w="5729" w:type="dxa"/>
            <w:gridSpan w:val="4"/>
            <w:hideMark/>
          </w:tcPr>
          <w:p w:rsidR="004D238E" w:rsidRDefault="004D238E" w:rsidP="00582721">
            <w:pPr>
              <w:rPr>
                <w:b/>
                <w:sz w:val="16"/>
                <w:szCs w:val="16"/>
              </w:rPr>
            </w:pPr>
            <w:r>
              <w:rPr>
                <w:sz w:val="20"/>
              </w:rPr>
              <w:t>Население (тарифы указаны с учетом НДС)</w:t>
            </w:r>
          </w:p>
        </w:tc>
      </w:tr>
      <w:tr w:rsidR="004D238E" w:rsidTr="00582721">
        <w:tc>
          <w:tcPr>
            <w:tcW w:w="516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1.4.</w:t>
            </w:r>
          </w:p>
        </w:tc>
        <w:tc>
          <w:tcPr>
            <w:tcW w:w="3703" w:type="dxa"/>
            <w:vMerge/>
            <w:vAlign w:val="center"/>
            <w:hideMark/>
          </w:tcPr>
          <w:p w:rsidR="004D238E" w:rsidRDefault="004D238E" w:rsidP="0058272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hideMark/>
          </w:tcPr>
          <w:p w:rsidR="004D238E" w:rsidRDefault="004D238E" w:rsidP="00582721">
            <w:pPr>
              <w:pStyle w:val="ac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одноставочный</w:t>
            </w:r>
            <w:proofErr w:type="spellEnd"/>
            <w:r>
              <w:rPr>
                <w:sz w:val="20"/>
                <w:szCs w:val="20"/>
              </w:rPr>
              <w:t>, руб./Гкал</w:t>
            </w:r>
          </w:p>
        </w:tc>
        <w:tc>
          <w:tcPr>
            <w:tcW w:w="992" w:type="dxa"/>
            <w:hideMark/>
          </w:tcPr>
          <w:p w:rsidR="004D238E" w:rsidRDefault="004D238E" w:rsidP="00582721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hideMark/>
          </w:tcPr>
          <w:p w:rsidR="004D238E" w:rsidRDefault="004D238E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1812,17</w:t>
            </w:r>
          </w:p>
        </w:tc>
        <w:tc>
          <w:tcPr>
            <w:tcW w:w="1193" w:type="dxa"/>
            <w:hideMark/>
          </w:tcPr>
          <w:p w:rsidR="004D238E" w:rsidRDefault="004D238E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1907,06</w:t>
            </w:r>
          </w:p>
        </w:tc>
      </w:tr>
      <w:tr w:rsidR="004D238E" w:rsidTr="00582721">
        <w:tc>
          <w:tcPr>
            <w:tcW w:w="516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1.5.</w:t>
            </w:r>
          </w:p>
        </w:tc>
        <w:tc>
          <w:tcPr>
            <w:tcW w:w="3703" w:type="dxa"/>
            <w:vMerge/>
            <w:vAlign w:val="center"/>
            <w:hideMark/>
          </w:tcPr>
          <w:p w:rsidR="004D238E" w:rsidRDefault="004D238E" w:rsidP="0058272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D238E" w:rsidRDefault="004D238E" w:rsidP="00582721">
            <w:pPr>
              <w:rPr>
                <w:sz w:val="20"/>
              </w:rPr>
            </w:pPr>
          </w:p>
        </w:tc>
        <w:tc>
          <w:tcPr>
            <w:tcW w:w="992" w:type="dxa"/>
            <w:hideMark/>
          </w:tcPr>
          <w:p w:rsidR="004D238E" w:rsidRDefault="004D238E" w:rsidP="00582721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hideMark/>
          </w:tcPr>
          <w:p w:rsidR="004D238E" w:rsidRDefault="004D238E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1907,06</w:t>
            </w:r>
          </w:p>
        </w:tc>
        <w:tc>
          <w:tcPr>
            <w:tcW w:w="1193" w:type="dxa"/>
            <w:hideMark/>
          </w:tcPr>
          <w:p w:rsidR="004D238E" w:rsidRDefault="004D238E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2010,35</w:t>
            </w:r>
          </w:p>
        </w:tc>
      </w:tr>
      <w:tr w:rsidR="004D238E" w:rsidTr="00582721">
        <w:tc>
          <w:tcPr>
            <w:tcW w:w="516" w:type="dxa"/>
            <w:hideMark/>
          </w:tcPr>
          <w:p w:rsidR="004D238E" w:rsidRPr="004D238E" w:rsidRDefault="004D238E" w:rsidP="00582721">
            <w:pPr>
              <w:jc w:val="center"/>
              <w:rPr>
                <w:b/>
                <w:bCs/>
                <w:sz w:val="22"/>
                <w:szCs w:val="22"/>
              </w:rPr>
            </w:pPr>
            <w:r w:rsidRPr="004D238E">
              <w:rPr>
                <w:b/>
                <w:bCs/>
                <w:sz w:val="22"/>
                <w:szCs w:val="22"/>
              </w:rPr>
              <w:t>1.6.</w:t>
            </w:r>
          </w:p>
        </w:tc>
        <w:tc>
          <w:tcPr>
            <w:tcW w:w="3703" w:type="dxa"/>
            <w:vMerge/>
            <w:vAlign w:val="center"/>
            <w:hideMark/>
          </w:tcPr>
          <w:p w:rsidR="004D238E" w:rsidRDefault="004D238E" w:rsidP="0058272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D238E" w:rsidRDefault="004D238E" w:rsidP="00582721">
            <w:pPr>
              <w:rPr>
                <w:sz w:val="20"/>
              </w:rPr>
            </w:pPr>
          </w:p>
        </w:tc>
        <w:tc>
          <w:tcPr>
            <w:tcW w:w="992" w:type="dxa"/>
            <w:hideMark/>
          </w:tcPr>
          <w:p w:rsidR="004D238E" w:rsidRDefault="004D238E" w:rsidP="00582721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hideMark/>
          </w:tcPr>
          <w:p w:rsidR="004D238E" w:rsidRDefault="00C765FB" w:rsidP="00582721">
            <w:pPr>
              <w:jc w:val="center"/>
              <w:rPr>
                <w:sz w:val="24"/>
                <w:szCs w:val="24"/>
              </w:rPr>
            </w:pPr>
            <w:r w:rsidRPr="00C765FB">
              <w:rPr>
                <w:sz w:val="24"/>
                <w:szCs w:val="24"/>
              </w:rPr>
              <w:t>2010,35</w:t>
            </w:r>
          </w:p>
        </w:tc>
        <w:tc>
          <w:tcPr>
            <w:tcW w:w="1193" w:type="dxa"/>
            <w:hideMark/>
          </w:tcPr>
          <w:p w:rsidR="004D238E" w:rsidRDefault="00434801" w:rsidP="0058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2087</w:t>
            </w:r>
            <w:r w:rsidR="00C765FB" w:rsidRPr="00C765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68</w:t>
            </w:r>
            <w:bookmarkStart w:id="2" w:name="_GoBack"/>
            <w:bookmarkEnd w:id="2"/>
          </w:p>
        </w:tc>
      </w:tr>
    </w:tbl>
    <w:p w:rsidR="004D238E" w:rsidRPr="004D238E" w:rsidRDefault="004D238E" w:rsidP="004D238E">
      <w:pPr>
        <w:pStyle w:val="ac"/>
        <w:spacing w:line="276" w:lineRule="auto"/>
        <w:jc w:val="right"/>
      </w:pPr>
      <w:r w:rsidRPr="004D238E">
        <w:t>».</w:t>
      </w:r>
    </w:p>
    <w:p w:rsidR="004D238E" w:rsidRPr="004D238E" w:rsidRDefault="004D238E" w:rsidP="004D238E">
      <w:pPr>
        <w:autoSpaceDE w:val="0"/>
        <w:autoSpaceDN w:val="0"/>
        <w:adjustRightInd w:val="0"/>
        <w:spacing w:line="276" w:lineRule="auto"/>
        <w:ind w:firstLine="720"/>
        <w:rPr>
          <w:szCs w:val="28"/>
        </w:rPr>
      </w:pPr>
      <w:r w:rsidRPr="004D238E">
        <w:rPr>
          <w:b/>
          <w:szCs w:val="28"/>
        </w:rPr>
        <w:t>2.</w:t>
      </w:r>
      <w:r w:rsidRPr="004D238E">
        <w:rPr>
          <w:szCs w:val="28"/>
        </w:rPr>
        <w:t xml:space="preserve"> </w:t>
      </w:r>
      <w:r w:rsidRPr="004D238E">
        <w:rPr>
          <w:color w:val="000000"/>
          <w:szCs w:val="28"/>
        </w:rPr>
        <w:t>Настоящее решение вступает в силу с 1 января 2018 года.</w:t>
      </w:r>
    </w:p>
    <w:p w:rsidR="00506147" w:rsidRDefault="00506147" w:rsidP="004D238E">
      <w:pPr>
        <w:tabs>
          <w:tab w:val="left" w:pos="1897"/>
        </w:tabs>
        <w:spacing w:line="276" w:lineRule="auto"/>
        <w:rPr>
          <w:szCs w:val="28"/>
        </w:rPr>
      </w:pPr>
    </w:p>
    <w:p w:rsidR="004D238E" w:rsidRPr="004D238E" w:rsidRDefault="004D238E" w:rsidP="004D238E">
      <w:pPr>
        <w:tabs>
          <w:tab w:val="left" w:pos="1897"/>
        </w:tabs>
        <w:spacing w:line="276" w:lineRule="auto"/>
        <w:rPr>
          <w:szCs w:val="28"/>
        </w:rPr>
      </w:pPr>
    </w:p>
    <w:p w:rsidR="00A86033" w:rsidRPr="004D238E" w:rsidRDefault="00A86033" w:rsidP="004D238E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894CD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894CD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4801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3480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24CE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4801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38E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BD9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12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4CDD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482B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033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5FB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256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289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7</cp:revision>
  <cp:lastPrinted>2017-06-28T11:54:00Z</cp:lastPrinted>
  <dcterms:created xsi:type="dcterms:W3CDTF">2017-11-05T12:32:00Z</dcterms:created>
  <dcterms:modified xsi:type="dcterms:W3CDTF">2017-11-14T16:12:00Z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