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3E2337" w:rsidP="007A154F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75ED4">
              <w:t>2</w:t>
            </w:r>
            <w:r w:rsidR="007A154F">
              <w:t>8</w:t>
            </w:r>
            <w:r w:rsidR="00702F89">
              <w:t>.11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E2337" w:rsidP="002645C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645CC">
              <w:t>60/37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3E2337" w:rsidP="007A154F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A154F" w:rsidRPr="007A154F">
              <w:t xml:space="preserve">О внесении изменений в решение региональной службы по тарифам Нижегородской области </w:t>
            </w:r>
            <w:r w:rsidR="007A154F">
              <w:br/>
            </w:r>
            <w:r w:rsidR="007A154F" w:rsidRPr="007A154F">
              <w:t xml:space="preserve">от 17 ноября 2015 года № 40/54 </w:t>
            </w:r>
            <w:r w:rsidR="007A154F">
              <w:br/>
            </w:r>
            <w:r w:rsidR="007A154F" w:rsidRPr="007A154F">
              <w:t>«Об установлении ОБЩЕСТВУ С ОГРАНИЧЕННОЙ ОТВЕТСТВЕННОСТЬЮ «РЕСУРС», г. Перевоз Нижегородской области, тарифов в сфере холодного водоснабжения и водоотведения для потребителей Перевозского муниципального района Нижегородской области»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B513FF" w:rsidRDefault="00B513FF" w:rsidP="005F7CC6">
      <w:pPr>
        <w:tabs>
          <w:tab w:val="left" w:pos="1897"/>
        </w:tabs>
        <w:jc w:val="center"/>
        <w:rPr>
          <w:szCs w:val="28"/>
        </w:rPr>
      </w:pPr>
    </w:p>
    <w:p w:rsidR="00586AAF" w:rsidRDefault="00586AAF" w:rsidP="005F7CC6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5F7CC6">
      <w:pPr>
        <w:tabs>
          <w:tab w:val="left" w:pos="1897"/>
        </w:tabs>
        <w:jc w:val="center"/>
        <w:rPr>
          <w:szCs w:val="28"/>
        </w:rPr>
      </w:pPr>
    </w:p>
    <w:p w:rsidR="00CE29B6" w:rsidRDefault="00CE29B6" w:rsidP="00CE29B6">
      <w:pPr>
        <w:pStyle w:val="ac"/>
        <w:spacing w:line="276" w:lineRule="auto"/>
        <w:ind w:firstLine="567"/>
      </w:pPr>
    </w:p>
    <w:p w:rsidR="0022411F" w:rsidRPr="007A154F" w:rsidRDefault="007A154F" w:rsidP="0022411F">
      <w:pPr>
        <w:pStyle w:val="ac"/>
        <w:spacing w:line="276" w:lineRule="auto"/>
        <w:ind w:firstLine="720"/>
      </w:pPr>
      <w:proofErr w:type="gramStart"/>
      <w:r w:rsidRPr="007A154F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7A154F">
        <w:rPr>
          <w:color w:val="000000"/>
        </w:rPr>
        <w:t>ОБЩЕСТВОМ С ОГРАНИЧЕННОЙ ОТВЕТСТВЕННОСТЬЮ «РЕСУРС</w:t>
      </w:r>
      <w:r w:rsidRPr="007A154F">
        <w:rPr>
          <w:lang w:eastAsia="en-US"/>
        </w:rPr>
        <w:t>», г. Перевоз Нижегородской области</w:t>
      </w:r>
      <w:r w:rsidRPr="007A154F">
        <w:rPr>
          <w:bCs/>
        </w:rPr>
        <w:t xml:space="preserve">, </w:t>
      </w:r>
      <w:r w:rsidRPr="007A154F">
        <w:t xml:space="preserve">экспертного заключения </w:t>
      </w:r>
      <w:proofErr w:type="spellStart"/>
      <w:r w:rsidRPr="007A154F">
        <w:t>рег</w:t>
      </w:r>
      <w:proofErr w:type="spellEnd"/>
      <w:r w:rsidRPr="007A154F">
        <w:t>. </w:t>
      </w:r>
      <w:bookmarkStart w:id="2" w:name="_GoBack"/>
      <w:r w:rsidRPr="0022411F">
        <w:t>№ в-</w:t>
      </w:r>
      <w:r w:rsidR="0022411F" w:rsidRPr="0022411F">
        <w:t>782</w:t>
      </w:r>
      <w:r w:rsidRPr="0022411F">
        <w:t xml:space="preserve"> от</w:t>
      </w:r>
      <w:r w:rsidR="0022411F" w:rsidRPr="0022411F">
        <w:t xml:space="preserve"> 21 ноября</w:t>
      </w:r>
      <w:r w:rsidRPr="0022411F">
        <w:t xml:space="preserve"> 2017 года:</w:t>
      </w:r>
      <w:bookmarkEnd w:id="2"/>
      <w:proofErr w:type="gramEnd"/>
    </w:p>
    <w:p w:rsidR="007A154F" w:rsidRPr="007A154F" w:rsidRDefault="007A154F" w:rsidP="007A154F">
      <w:pPr>
        <w:pStyle w:val="ac"/>
        <w:spacing w:line="276" w:lineRule="auto"/>
        <w:ind w:firstLine="720"/>
        <w:rPr>
          <w:noProof/>
        </w:rPr>
      </w:pPr>
      <w:r w:rsidRPr="007A154F">
        <w:rPr>
          <w:b/>
        </w:rPr>
        <w:t>1.</w:t>
      </w:r>
      <w:r w:rsidRPr="007A154F">
        <w:t xml:space="preserve"> </w:t>
      </w:r>
      <w:r w:rsidRPr="007A154F">
        <w:rPr>
          <w:bCs/>
        </w:rPr>
        <w:t xml:space="preserve">Внести в решение региональной службы по тарифам Нижегородской области от 17 ноября 2015 года № 40/54 «Об установлении </w:t>
      </w:r>
      <w:r w:rsidRPr="007A154F">
        <w:rPr>
          <w:color w:val="000000"/>
        </w:rPr>
        <w:t>ОБЩЕСТВУ С ОГРАНИЧЕННОЙ ОТВЕТСТВЕННОСТЬЮ «РЕСУРС</w:t>
      </w:r>
      <w:r w:rsidRPr="007A154F">
        <w:rPr>
          <w:lang w:eastAsia="en-US"/>
        </w:rPr>
        <w:t xml:space="preserve">», </w:t>
      </w:r>
      <w:proofErr w:type="gramStart"/>
      <w:r w:rsidRPr="007A154F">
        <w:rPr>
          <w:lang w:eastAsia="en-US"/>
        </w:rPr>
        <w:t>г</w:t>
      </w:r>
      <w:proofErr w:type="gramEnd"/>
      <w:r w:rsidRPr="007A154F">
        <w:rPr>
          <w:lang w:eastAsia="en-US"/>
        </w:rPr>
        <w:t>. Перевоз Нижегородской области</w:t>
      </w:r>
      <w:r w:rsidRPr="007A154F">
        <w:t xml:space="preserve">, тарифов в сфере холодного водоснабжения и водоотведения для потребителей </w:t>
      </w:r>
      <w:r w:rsidRPr="007A154F">
        <w:rPr>
          <w:noProof/>
        </w:rPr>
        <w:t>Перевозского муниципального района Нижегородской области» следующие изменения:</w:t>
      </w:r>
    </w:p>
    <w:p w:rsidR="007A154F" w:rsidRPr="007A154F" w:rsidRDefault="007A154F" w:rsidP="007A154F">
      <w:pPr>
        <w:pStyle w:val="ac"/>
        <w:spacing w:line="276" w:lineRule="auto"/>
        <w:rPr>
          <w:bCs/>
        </w:rPr>
      </w:pPr>
      <w:r w:rsidRPr="007A154F">
        <w:rPr>
          <w:b/>
          <w:i/>
        </w:rPr>
        <w:t>1.1.</w:t>
      </w:r>
      <w:r w:rsidRPr="007A154F">
        <w:t xml:space="preserve"> </w:t>
      </w:r>
      <w:r w:rsidRPr="007A154F">
        <w:rPr>
          <w:bCs/>
        </w:rPr>
        <w:t>В наименовании и по тексту решения слова «</w:t>
      </w:r>
      <w:proofErr w:type="spellStart"/>
      <w:r w:rsidRPr="007A154F">
        <w:rPr>
          <w:bCs/>
        </w:rPr>
        <w:t>Перевозского</w:t>
      </w:r>
      <w:proofErr w:type="spellEnd"/>
      <w:r w:rsidRPr="007A154F">
        <w:rPr>
          <w:bCs/>
        </w:rPr>
        <w:t xml:space="preserve"> муниципального района» заменить словами «городского округа </w:t>
      </w:r>
      <w:proofErr w:type="spellStart"/>
      <w:r w:rsidRPr="007A154F">
        <w:rPr>
          <w:bCs/>
        </w:rPr>
        <w:t>Перевозский</w:t>
      </w:r>
      <w:proofErr w:type="spellEnd"/>
      <w:r w:rsidRPr="007A154F">
        <w:rPr>
          <w:bCs/>
        </w:rPr>
        <w:t>».</w:t>
      </w:r>
    </w:p>
    <w:p w:rsidR="007A154F" w:rsidRPr="007A154F" w:rsidRDefault="007A154F" w:rsidP="007A154F">
      <w:pPr>
        <w:pStyle w:val="ac"/>
        <w:spacing w:line="276" w:lineRule="auto"/>
      </w:pPr>
      <w:r w:rsidRPr="007A154F">
        <w:rPr>
          <w:b/>
          <w:i/>
        </w:rPr>
        <w:t>1.2.</w:t>
      </w:r>
      <w:r w:rsidRPr="007A154F">
        <w:t xml:space="preserve"> Таблицу пункта 2 решения изложить в следующей редакции:</w:t>
      </w:r>
    </w:p>
    <w:p w:rsidR="007A154F" w:rsidRDefault="007A154F" w:rsidP="007A154F">
      <w:pPr>
        <w:pStyle w:val="ac"/>
        <w:spacing w:line="276" w:lineRule="auto"/>
      </w:pPr>
      <w:r w:rsidRPr="007A154F">
        <w:t>«</w:t>
      </w:r>
    </w:p>
    <w:p w:rsidR="00586AAF" w:rsidRPr="007A154F" w:rsidRDefault="00586AAF" w:rsidP="007A154F">
      <w:pPr>
        <w:pStyle w:val="ac"/>
        <w:spacing w:line="276" w:lineRule="auto"/>
      </w:pP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2903"/>
        <w:gridCol w:w="1276"/>
        <w:gridCol w:w="1136"/>
        <w:gridCol w:w="993"/>
        <w:gridCol w:w="1134"/>
        <w:gridCol w:w="991"/>
        <w:gridCol w:w="1097"/>
      </w:tblGrid>
      <w:tr w:rsidR="007A154F" w:rsidRPr="00437816" w:rsidTr="003F1FBE">
        <w:trPr>
          <w:trHeight w:val="281"/>
        </w:trPr>
        <w:tc>
          <w:tcPr>
            <w:tcW w:w="250" w:type="pct"/>
            <w:vMerge w:val="restart"/>
            <w:hideMark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lastRenderedPageBreak/>
              <w:t xml:space="preserve">№ </w:t>
            </w:r>
            <w:proofErr w:type="spellStart"/>
            <w:proofErr w:type="gramStart"/>
            <w:r w:rsidRPr="007A154F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7A154F">
              <w:rPr>
                <w:b/>
                <w:sz w:val="16"/>
                <w:szCs w:val="16"/>
              </w:rPr>
              <w:t>/</w:t>
            </w:r>
            <w:proofErr w:type="spellStart"/>
            <w:r w:rsidRPr="007A154F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47" w:type="pct"/>
            <w:vMerge w:val="restart"/>
            <w:hideMark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>Тарифы в сфере холодного водоснабжения и водоотведения</w:t>
            </w:r>
          </w:p>
        </w:tc>
        <w:tc>
          <w:tcPr>
            <w:tcW w:w="3303" w:type="pct"/>
            <w:gridSpan w:val="6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7A154F" w:rsidRPr="00437816" w:rsidTr="003F1FBE">
        <w:trPr>
          <w:cantSplit/>
          <w:trHeight w:val="138"/>
        </w:trPr>
        <w:tc>
          <w:tcPr>
            <w:tcW w:w="250" w:type="pct"/>
            <w:vMerge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7" w:type="pct"/>
            <w:vMerge/>
          </w:tcPr>
          <w:p w:rsidR="007A154F" w:rsidRPr="007A154F" w:rsidRDefault="007A154F" w:rsidP="003F1FB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202" w:type="pct"/>
            <w:gridSpan w:val="2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>2016 год</w:t>
            </w:r>
          </w:p>
        </w:tc>
        <w:tc>
          <w:tcPr>
            <w:tcW w:w="1060" w:type="pct"/>
            <w:gridSpan w:val="2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>2017 год</w:t>
            </w:r>
          </w:p>
        </w:tc>
        <w:tc>
          <w:tcPr>
            <w:tcW w:w="1041" w:type="pct"/>
            <w:gridSpan w:val="2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>2018 год</w:t>
            </w:r>
          </w:p>
        </w:tc>
      </w:tr>
      <w:tr w:rsidR="007A154F" w:rsidRPr="00437816" w:rsidTr="003F1FBE">
        <w:trPr>
          <w:cantSplit/>
          <w:trHeight w:val="357"/>
        </w:trPr>
        <w:tc>
          <w:tcPr>
            <w:tcW w:w="250" w:type="pct"/>
            <w:vMerge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7" w:type="pct"/>
            <w:vMerge/>
          </w:tcPr>
          <w:p w:rsidR="007A154F" w:rsidRPr="007A154F" w:rsidRDefault="007A154F" w:rsidP="003F1FBE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636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6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5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65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494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547" w:type="pct"/>
          </w:tcPr>
          <w:p w:rsidR="007A154F" w:rsidRPr="007A154F" w:rsidRDefault="007A154F" w:rsidP="003F1FBE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7A154F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76049B" w:rsidRPr="00437816" w:rsidTr="00FA15FF">
        <w:trPr>
          <w:trHeight w:val="133"/>
        </w:trPr>
        <w:tc>
          <w:tcPr>
            <w:tcW w:w="250" w:type="pct"/>
          </w:tcPr>
          <w:p w:rsidR="0076049B" w:rsidRPr="00437816" w:rsidRDefault="0076049B" w:rsidP="003F1FB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43781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437816">
              <w:rPr>
                <w:sz w:val="24"/>
                <w:szCs w:val="24"/>
              </w:rPr>
              <w:t>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29,46</w:t>
            </w:r>
          </w:p>
        </w:tc>
        <w:tc>
          <w:tcPr>
            <w:tcW w:w="56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37816">
              <w:rPr>
                <w:color w:val="000000"/>
                <w:sz w:val="24"/>
                <w:szCs w:val="24"/>
                <w:lang w:val="en-US"/>
              </w:rPr>
              <w:t>31</w:t>
            </w:r>
            <w:r w:rsidRPr="00437816">
              <w:rPr>
                <w:color w:val="000000"/>
                <w:sz w:val="24"/>
                <w:szCs w:val="24"/>
              </w:rPr>
              <w:t>,</w:t>
            </w:r>
            <w:r w:rsidRPr="00437816">
              <w:rPr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49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31,08</w:t>
            </w:r>
          </w:p>
        </w:tc>
        <w:tc>
          <w:tcPr>
            <w:tcW w:w="56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32,41</w:t>
            </w:r>
          </w:p>
        </w:tc>
        <w:tc>
          <w:tcPr>
            <w:tcW w:w="494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32,41</w:t>
            </w:r>
          </w:p>
        </w:tc>
        <w:tc>
          <w:tcPr>
            <w:tcW w:w="547" w:type="pct"/>
          </w:tcPr>
          <w:p w:rsidR="0076049B" w:rsidRPr="001A0EB8" w:rsidRDefault="0076049B" w:rsidP="00EB1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1A0EB8">
              <w:rPr>
                <w:sz w:val="24"/>
                <w:szCs w:val="24"/>
              </w:rPr>
              <w:t>33,26</w:t>
            </w:r>
          </w:p>
        </w:tc>
      </w:tr>
      <w:tr w:rsidR="0076049B" w:rsidRPr="00437816" w:rsidTr="00FA15FF">
        <w:trPr>
          <w:trHeight w:val="133"/>
        </w:trPr>
        <w:tc>
          <w:tcPr>
            <w:tcW w:w="250" w:type="pct"/>
            <w:vMerge w:val="restart"/>
          </w:tcPr>
          <w:p w:rsidR="0076049B" w:rsidRPr="00437816" w:rsidRDefault="0076049B" w:rsidP="003F1FBE">
            <w:pPr>
              <w:pStyle w:val="ac"/>
              <w:jc w:val="center"/>
              <w:rPr>
                <w:b/>
                <w:bCs/>
                <w:sz w:val="20"/>
                <w:szCs w:val="20"/>
              </w:rPr>
            </w:pPr>
            <w:r w:rsidRPr="0043781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  <w:lang w:eastAsia="en-US"/>
              </w:rPr>
              <w:t xml:space="preserve">Питьевая вода, </w:t>
            </w:r>
            <w:r w:rsidRPr="00437816">
              <w:rPr>
                <w:sz w:val="24"/>
                <w:szCs w:val="24"/>
              </w:rPr>
              <w:t>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29,46</w:t>
            </w:r>
          </w:p>
        </w:tc>
        <w:tc>
          <w:tcPr>
            <w:tcW w:w="56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  <w:lang w:val="en-US"/>
              </w:rPr>
              <w:t>31</w:t>
            </w:r>
            <w:r w:rsidRPr="00437816">
              <w:rPr>
                <w:color w:val="000000"/>
                <w:sz w:val="24"/>
                <w:szCs w:val="24"/>
              </w:rPr>
              <w:t>,</w:t>
            </w:r>
            <w:r w:rsidRPr="00437816">
              <w:rPr>
                <w:color w:val="000000"/>
                <w:sz w:val="24"/>
                <w:szCs w:val="24"/>
                <w:lang w:val="en-US"/>
              </w:rPr>
              <w:t>08</w:t>
            </w:r>
          </w:p>
        </w:tc>
        <w:tc>
          <w:tcPr>
            <w:tcW w:w="49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31,08</w:t>
            </w:r>
          </w:p>
        </w:tc>
        <w:tc>
          <w:tcPr>
            <w:tcW w:w="56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32,41</w:t>
            </w:r>
          </w:p>
        </w:tc>
        <w:tc>
          <w:tcPr>
            <w:tcW w:w="494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32,41</w:t>
            </w:r>
          </w:p>
        </w:tc>
        <w:tc>
          <w:tcPr>
            <w:tcW w:w="547" w:type="pct"/>
            <w:vMerge w:val="restart"/>
            <w:vAlign w:val="center"/>
          </w:tcPr>
          <w:p w:rsidR="0076049B" w:rsidRDefault="0076049B" w:rsidP="00EB1F65">
            <w:pPr>
              <w:rPr>
                <w:sz w:val="24"/>
                <w:szCs w:val="24"/>
              </w:rPr>
            </w:pPr>
          </w:p>
          <w:p w:rsidR="0076049B" w:rsidRDefault="0076049B" w:rsidP="00EB1F65">
            <w:pPr>
              <w:rPr>
                <w:sz w:val="24"/>
                <w:szCs w:val="24"/>
              </w:rPr>
            </w:pPr>
          </w:p>
          <w:p w:rsidR="0076049B" w:rsidRPr="001A0EB8" w:rsidRDefault="0076049B" w:rsidP="00EB1F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</w:t>
            </w:r>
            <w:r w:rsidRPr="001A0EB8">
              <w:rPr>
                <w:sz w:val="24"/>
                <w:szCs w:val="24"/>
              </w:rPr>
              <w:t>3,26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63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3.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18,54</w:t>
            </w:r>
          </w:p>
        </w:tc>
        <w:tc>
          <w:tcPr>
            <w:tcW w:w="56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49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56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20,41</w:t>
            </w:r>
          </w:p>
        </w:tc>
        <w:tc>
          <w:tcPr>
            <w:tcW w:w="494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20,41</w:t>
            </w:r>
          </w:p>
        </w:tc>
        <w:tc>
          <w:tcPr>
            <w:tcW w:w="547" w:type="pc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6611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 w:val="restar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4.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 (без учета очистки сточных вод),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18,54</w:t>
            </w:r>
          </w:p>
        </w:tc>
        <w:tc>
          <w:tcPr>
            <w:tcW w:w="56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49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19,56</w:t>
            </w:r>
          </w:p>
        </w:tc>
        <w:tc>
          <w:tcPr>
            <w:tcW w:w="56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20,41</w:t>
            </w:r>
          </w:p>
        </w:tc>
        <w:tc>
          <w:tcPr>
            <w:tcW w:w="494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20,41</w:t>
            </w:r>
          </w:p>
        </w:tc>
        <w:tc>
          <w:tcPr>
            <w:tcW w:w="547" w:type="pct"/>
            <w:vMerge w:val="restar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6611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63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5.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 (очистка сточных вод),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14,89</w:t>
            </w:r>
          </w:p>
        </w:tc>
        <w:tc>
          <w:tcPr>
            <w:tcW w:w="56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15,65</w:t>
            </w:r>
          </w:p>
        </w:tc>
        <w:tc>
          <w:tcPr>
            <w:tcW w:w="49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15,65</w:t>
            </w:r>
          </w:p>
        </w:tc>
        <w:tc>
          <w:tcPr>
            <w:tcW w:w="56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16,34</w:t>
            </w:r>
          </w:p>
        </w:tc>
        <w:tc>
          <w:tcPr>
            <w:tcW w:w="494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16,34</w:t>
            </w:r>
          </w:p>
        </w:tc>
        <w:tc>
          <w:tcPr>
            <w:tcW w:w="547" w:type="pc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16,</w:t>
            </w:r>
            <w:r>
              <w:rPr>
                <w:color w:val="000000"/>
                <w:sz w:val="24"/>
                <w:szCs w:val="24"/>
              </w:rPr>
              <w:t>83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 w:val="restar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6.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 (очистка сточных вод),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14,89</w:t>
            </w:r>
          </w:p>
        </w:tc>
        <w:tc>
          <w:tcPr>
            <w:tcW w:w="56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15,65</w:t>
            </w:r>
          </w:p>
        </w:tc>
        <w:tc>
          <w:tcPr>
            <w:tcW w:w="49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15,65</w:t>
            </w:r>
          </w:p>
        </w:tc>
        <w:tc>
          <w:tcPr>
            <w:tcW w:w="56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16,34</w:t>
            </w:r>
          </w:p>
        </w:tc>
        <w:tc>
          <w:tcPr>
            <w:tcW w:w="494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16,34</w:t>
            </w:r>
          </w:p>
        </w:tc>
        <w:tc>
          <w:tcPr>
            <w:tcW w:w="547" w:type="pct"/>
            <w:vMerge w:val="restar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16,</w:t>
            </w:r>
            <w:r>
              <w:rPr>
                <w:color w:val="000000"/>
                <w:sz w:val="24"/>
                <w:szCs w:val="24"/>
              </w:rPr>
              <w:t>83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63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66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65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94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7" w:type="pct"/>
            <w:vMerge/>
            <w:vAlign w:val="bottom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7.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33,43</w:t>
            </w:r>
          </w:p>
        </w:tc>
        <w:tc>
          <w:tcPr>
            <w:tcW w:w="566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35,21</w:t>
            </w:r>
          </w:p>
        </w:tc>
        <w:tc>
          <w:tcPr>
            <w:tcW w:w="49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35,21</w:t>
            </w:r>
          </w:p>
        </w:tc>
        <w:tc>
          <w:tcPr>
            <w:tcW w:w="565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36,75</w:t>
            </w:r>
          </w:p>
        </w:tc>
        <w:tc>
          <w:tcPr>
            <w:tcW w:w="494" w:type="pc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36,75</w:t>
            </w:r>
          </w:p>
        </w:tc>
        <w:tc>
          <w:tcPr>
            <w:tcW w:w="547" w:type="pc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37,9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6049B" w:rsidRPr="00437816" w:rsidTr="003F1FBE">
        <w:trPr>
          <w:trHeight w:val="132"/>
        </w:trPr>
        <w:tc>
          <w:tcPr>
            <w:tcW w:w="250" w:type="pct"/>
            <w:vMerge w:val="restart"/>
          </w:tcPr>
          <w:p w:rsidR="0076049B" w:rsidRPr="00437816" w:rsidRDefault="0076049B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  <w:r w:rsidRPr="00437816">
              <w:rPr>
                <w:b/>
                <w:bCs/>
                <w:sz w:val="20"/>
              </w:rPr>
              <w:t>8.</w:t>
            </w:r>
          </w:p>
        </w:tc>
        <w:tc>
          <w:tcPr>
            <w:tcW w:w="1447" w:type="pct"/>
          </w:tcPr>
          <w:p w:rsidR="0076049B" w:rsidRPr="00437816" w:rsidRDefault="0076049B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sz w:val="24"/>
                <w:szCs w:val="24"/>
              </w:rPr>
              <w:t>Водоотведение, руб./м</w:t>
            </w:r>
            <w:r w:rsidRPr="00437816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3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33,43</w:t>
            </w:r>
          </w:p>
        </w:tc>
        <w:tc>
          <w:tcPr>
            <w:tcW w:w="566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35,21</w:t>
            </w:r>
          </w:p>
        </w:tc>
        <w:tc>
          <w:tcPr>
            <w:tcW w:w="49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35,21</w:t>
            </w:r>
          </w:p>
        </w:tc>
        <w:tc>
          <w:tcPr>
            <w:tcW w:w="565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36,75</w:t>
            </w:r>
          </w:p>
        </w:tc>
        <w:tc>
          <w:tcPr>
            <w:tcW w:w="494" w:type="pct"/>
            <w:vMerge w:val="restart"/>
            <w:vAlign w:val="bottom"/>
          </w:tcPr>
          <w:p w:rsidR="0076049B" w:rsidRPr="00437816" w:rsidRDefault="0076049B" w:rsidP="003F1FBE">
            <w:pPr>
              <w:jc w:val="center"/>
              <w:rPr>
                <w:color w:val="000000"/>
                <w:sz w:val="24"/>
                <w:szCs w:val="24"/>
              </w:rPr>
            </w:pPr>
            <w:r w:rsidRPr="00437816">
              <w:rPr>
                <w:color w:val="000000"/>
                <w:sz w:val="24"/>
                <w:szCs w:val="24"/>
              </w:rPr>
              <w:t>36,75</w:t>
            </w:r>
          </w:p>
        </w:tc>
        <w:tc>
          <w:tcPr>
            <w:tcW w:w="547" w:type="pct"/>
            <w:vMerge w:val="restart"/>
            <w:vAlign w:val="bottom"/>
          </w:tcPr>
          <w:p w:rsidR="0076049B" w:rsidRPr="00366113" w:rsidRDefault="0076049B" w:rsidP="00EB1F65">
            <w:pPr>
              <w:jc w:val="center"/>
              <w:rPr>
                <w:color w:val="000000"/>
                <w:sz w:val="24"/>
                <w:szCs w:val="24"/>
              </w:rPr>
            </w:pPr>
            <w:r w:rsidRPr="00366113">
              <w:rPr>
                <w:color w:val="000000"/>
                <w:sz w:val="24"/>
                <w:szCs w:val="24"/>
              </w:rPr>
              <w:t>37,9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A154F" w:rsidRPr="00437816" w:rsidTr="003F1FBE">
        <w:trPr>
          <w:trHeight w:val="132"/>
        </w:trPr>
        <w:tc>
          <w:tcPr>
            <w:tcW w:w="250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447" w:type="pct"/>
          </w:tcPr>
          <w:p w:rsidR="007A154F" w:rsidRPr="00437816" w:rsidRDefault="007A154F" w:rsidP="003F1FBE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437816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636" w:type="pct"/>
            <w:vMerge/>
            <w:vAlign w:val="bottom"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4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7A154F" w:rsidRPr="00437816" w:rsidRDefault="007A154F" w:rsidP="003F1FBE">
            <w:pPr>
              <w:pStyle w:val="ac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7A154F" w:rsidRPr="007A154F" w:rsidRDefault="007A154F" w:rsidP="007A154F">
      <w:pPr>
        <w:pStyle w:val="ac"/>
        <w:spacing w:line="276" w:lineRule="auto"/>
        <w:jc w:val="right"/>
      </w:pPr>
      <w:r w:rsidRPr="007A154F">
        <w:t>».</w:t>
      </w:r>
    </w:p>
    <w:p w:rsidR="007A154F" w:rsidRPr="007A154F" w:rsidRDefault="007A154F" w:rsidP="007A154F">
      <w:pPr>
        <w:pStyle w:val="ac"/>
        <w:spacing w:line="276" w:lineRule="auto"/>
      </w:pPr>
      <w:r w:rsidRPr="007A154F">
        <w:rPr>
          <w:b/>
          <w:i/>
        </w:rPr>
        <w:t>1.3.</w:t>
      </w:r>
      <w:r w:rsidRPr="007A154F">
        <w:t xml:space="preserve"> В пункте 3 решения слова «</w:t>
      </w:r>
      <w:r w:rsidRPr="007A154F">
        <w:rPr>
          <w:noProof/>
        </w:rPr>
        <w:t>согласно Приложениям 1, 2 и 3» заменить словами «согласно Приложениям 1 – 3».</w:t>
      </w:r>
    </w:p>
    <w:p w:rsidR="007A154F" w:rsidRPr="007A154F" w:rsidRDefault="007A154F" w:rsidP="007A154F">
      <w:pPr>
        <w:pStyle w:val="ac"/>
        <w:spacing w:line="276" w:lineRule="auto"/>
      </w:pPr>
      <w:r w:rsidRPr="007A154F">
        <w:rPr>
          <w:b/>
          <w:i/>
        </w:rPr>
        <w:t>1.4.</w:t>
      </w:r>
      <w:r w:rsidRPr="007A154F">
        <w:t xml:space="preserve"> Приложения 1 - 3 к решению изложить в новой редакции согласно Приложениям 1 - 3 к настоящему решению.</w:t>
      </w:r>
    </w:p>
    <w:p w:rsidR="007A154F" w:rsidRPr="007A154F" w:rsidRDefault="007A154F" w:rsidP="007A154F">
      <w:pPr>
        <w:pStyle w:val="ac"/>
        <w:spacing w:line="276" w:lineRule="auto"/>
        <w:ind w:firstLine="709"/>
      </w:pPr>
      <w:r w:rsidRPr="007A154F">
        <w:rPr>
          <w:b/>
        </w:rPr>
        <w:t>2.</w:t>
      </w:r>
      <w:r w:rsidRPr="007A154F">
        <w:t xml:space="preserve"> Настоящее решение вступает в силу с 1 января 2018 года.</w:t>
      </w:r>
    </w:p>
    <w:p w:rsidR="007263E4" w:rsidRPr="00B513FF" w:rsidRDefault="007263E4" w:rsidP="00B513FF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CE29B6" w:rsidRDefault="00CE29B6" w:rsidP="007263E4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C8751A" w:rsidP="004A060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Ю.Л.Алешина</w:t>
      </w:r>
    </w:p>
    <w:p w:rsidR="00FC2361" w:rsidRPr="00FC2361" w:rsidRDefault="00FC2361" w:rsidP="00FC2361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E29B6" w:rsidRDefault="00CE29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B75ED4">
              <w:t>1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FC2361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</w:t>
            </w:r>
            <w:r w:rsidR="00B75ED4">
              <w:t>2</w:t>
            </w:r>
            <w:r w:rsidR="007A154F">
              <w:t>8</w:t>
            </w:r>
            <w:r w:rsidR="00702F89">
              <w:t xml:space="preserve"> ноября </w:t>
            </w:r>
            <w:r>
              <w:t xml:space="preserve">2017 года № </w:t>
            </w:r>
            <w:r w:rsidR="002645CC">
              <w:t>60/37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FC2361" w:rsidRPr="00603A2A" w:rsidTr="00B75ED4">
        <w:trPr>
          <w:trHeight w:val="1433"/>
        </w:trPr>
        <w:tc>
          <w:tcPr>
            <w:tcW w:w="4958" w:type="dxa"/>
          </w:tcPr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DB6FB6" w:rsidRDefault="00DB6FB6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 w:rsidR="00B75ED4">
              <w:t xml:space="preserve"> 1</w:t>
            </w:r>
            <w:r w:rsidRPr="00603A2A">
              <w:t xml:space="preserve"> 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FC2361" w:rsidRPr="00603A2A" w:rsidRDefault="00FC2361" w:rsidP="00702F8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FC2361" w:rsidRPr="00603A2A" w:rsidRDefault="00FC2361" w:rsidP="007A154F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 w:rsidR="00B75ED4">
              <w:t>1</w:t>
            </w:r>
            <w:r w:rsidR="007A154F">
              <w:t>7</w:t>
            </w:r>
            <w:r w:rsidR="00B75ED4">
              <w:t xml:space="preserve"> ноября 2015</w:t>
            </w:r>
            <w:r w:rsidRPr="00603A2A">
              <w:t xml:space="preserve"> года № </w:t>
            </w:r>
            <w:r w:rsidR="007A154F">
              <w:t>40/54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75ED4" w:rsidRPr="00B542CC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</w:p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 xml:space="preserve">ПО ОКАЗАНИЮ УСЛУГ </w:t>
      </w:r>
      <w:r>
        <w:rPr>
          <w:b/>
          <w:bCs/>
          <w:sz w:val="24"/>
          <w:szCs w:val="24"/>
        </w:rPr>
        <w:t>ХОЛОДНОГО ВОДОСНАБЖЕНИЯ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p w:rsidR="00586AAF" w:rsidRDefault="00586AAF" w:rsidP="00B75ED4">
      <w:pPr>
        <w:jc w:val="center"/>
        <w:rPr>
          <w:sz w:val="24"/>
          <w:szCs w:val="24"/>
        </w:rPr>
      </w:pPr>
    </w:p>
    <w:tbl>
      <w:tblPr>
        <w:tblW w:w="9993" w:type="dxa"/>
        <w:tblInd w:w="90" w:type="dxa"/>
        <w:tblLook w:val="04A0"/>
      </w:tblPr>
      <w:tblGrid>
        <w:gridCol w:w="3373"/>
        <w:gridCol w:w="691"/>
        <w:gridCol w:w="648"/>
        <w:gridCol w:w="268"/>
        <w:gridCol w:w="449"/>
        <w:gridCol w:w="685"/>
        <w:gridCol w:w="567"/>
        <w:gridCol w:w="126"/>
        <w:gridCol w:w="110"/>
        <w:gridCol w:w="1181"/>
        <w:gridCol w:w="110"/>
        <w:gridCol w:w="268"/>
        <w:gridCol w:w="110"/>
        <w:gridCol w:w="1297"/>
        <w:gridCol w:w="110"/>
      </w:tblGrid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586AAF" w:rsidRPr="00586AAF" w:rsidTr="00AD533F">
        <w:trPr>
          <w:gridAfter w:val="1"/>
          <w:wAfter w:w="110" w:type="dxa"/>
          <w:trHeight w:val="244"/>
        </w:trPr>
        <w:tc>
          <w:tcPr>
            <w:tcW w:w="33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Наименование </w:t>
            </w:r>
            <w:proofErr w:type="gramStart"/>
            <w:r w:rsidRPr="00586AAF">
              <w:rPr>
                <w:color w:val="000000"/>
                <w:sz w:val="20"/>
              </w:rPr>
              <w:t>регулируемой</w:t>
            </w:r>
            <w:proofErr w:type="gramEnd"/>
            <w:r w:rsidRPr="00586AAF">
              <w:rPr>
                <w:color w:val="000000"/>
                <w:sz w:val="20"/>
              </w:rPr>
              <w:t xml:space="preserve">  </w:t>
            </w:r>
          </w:p>
        </w:tc>
        <w:tc>
          <w:tcPr>
            <w:tcW w:w="651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tabs>
                <w:tab w:val="left" w:pos="3442"/>
              </w:tabs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ОБЩЕСТВО С ОГРАНИЧЕННОЙ ОТВЕТСТВЕННОСТЬЮ «РЕСУРС» (ИНН 5225005769)</w:t>
            </w:r>
          </w:p>
        </w:tc>
      </w:tr>
      <w:tr w:rsidR="00586AAF" w:rsidRPr="00586AAF" w:rsidTr="00AD533F">
        <w:trPr>
          <w:gridAfter w:val="1"/>
          <w:wAfter w:w="110" w:type="dxa"/>
          <w:trHeight w:val="261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организации (ИНН)</w:t>
            </w:r>
          </w:p>
        </w:tc>
        <w:tc>
          <w:tcPr>
            <w:tcW w:w="6510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138"/>
        </w:trPr>
        <w:tc>
          <w:tcPr>
            <w:tcW w:w="33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51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tabs>
                <w:tab w:val="left" w:pos="3442"/>
              </w:tabs>
              <w:rPr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607400, Нижегородская область, г</w:t>
            </w:r>
            <w:proofErr w:type="gramStart"/>
            <w:r w:rsidRPr="00586AAF">
              <w:rPr>
                <w:color w:val="000000"/>
                <w:sz w:val="20"/>
              </w:rPr>
              <w:t>.П</w:t>
            </w:r>
            <w:proofErr w:type="gramEnd"/>
            <w:r w:rsidRPr="00586AAF">
              <w:rPr>
                <w:color w:val="000000"/>
                <w:sz w:val="20"/>
              </w:rPr>
              <w:t xml:space="preserve">еревоз, ул. Восточный </w:t>
            </w:r>
            <w:proofErr w:type="spellStart"/>
            <w:r w:rsidRPr="00586AAF">
              <w:rPr>
                <w:color w:val="000000"/>
                <w:sz w:val="20"/>
              </w:rPr>
              <w:t>пр-д</w:t>
            </w:r>
            <w:proofErr w:type="spellEnd"/>
            <w:r w:rsidRPr="00586AAF">
              <w:rPr>
                <w:color w:val="000000"/>
                <w:sz w:val="20"/>
              </w:rPr>
              <w:t>, д. 2 А</w:t>
            </w:r>
          </w:p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150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регулируемой организации   </w:t>
            </w:r>
          </w:p>
        </w:tc>
        <w:tc>
          <w:tcPr>
            <w:tcW w:w="6510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80"/>
        </w:trPr>
        <w:tc>
          <w:tcPr>
            <w:tcW w:w="33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Наименование               </w:t>
            </w:r>
          </w:p>
        </w:tc>
        <w:tc>
          <w:tcPr>
            <w:tcW w:w="651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586AAF" w:rsidRPr="00586AAF" w:rsidTr="00AD533F">
        <w:trPr>
          <w:gridAfter w:val="1"/>
          <w:wAfter w:w="110" w:type="dxa"/>
          <w:trHeight w:val="28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уполномоченного органа </w:t>
            </w:r>
          </w:p>
        </w:tc>
        <w:tc>
          <w:tcPr>
            <w:tcW w:w="6510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2"/>
        </w:trPr>
        <w:tc>
          <w:tcPr>
            <w:tcW w:w="337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Местонахождение            </w:t>
            </w:r>
          </w:p>
        </w:tc>
        <w:tc>
          <w:tcPr>
            <w:tcW w:w="651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586AAF" w:rsidRPr="00586AAF" w:rsidTr="00AD533F">
        <w:trPr>
          <w:gridAfter w:val="1"/>
          <w:wAfter w:w="110" w:type="dxa"/>
          <w:trHeight w:val="128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уполномоченного органа     </w:t>
            </w:r>
          </w:p>
        </w:tc>
        <w:tc>
          <w:tcPr>
            <w:tcW w:w="6510" w:type="dxa"/>
            <w:gridSpan w:val="1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2. Объем подачи воды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Наименование услуги    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01.01.2016 по 31.12.2016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420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Подано воды всего, тыс</w:t>
            </w:r>
            <w:proofErr w:type="gramStart"/>
            <w:r w:rsidRPr="00586AAF">
              <w:rPr>
                <w:color w:val="000000"/>
                <w:sz w:val="20"/>
              </w:rPr>
              <w:t>.м</w:t>
            </w:r>
            <w:proofErr w:type="gramEnd"/>
            <w:r w:rsidRPr="00586AAF">
              <w:rPr>
                <w:color w:val="000000"/>
                <w:sz w:val="20"/>
                <w:vertAlign w:val="superscript"/>
              </w:rPr>
              <w:t>3</w:t>
            </w:r>
            <w:r w:rsidRPr="00586AAF">
              <w:rPr>
                <w:color w:val="000000"/>
                <w:sz w:val="20"/>
              </w:rPr>
              <w:t xml:space="preserve"> в том числе: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321,420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321,420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321,420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>- населению,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257,610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257,610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257,610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>- бюджетным потребителям,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25,880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25,880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25,880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>- прочим потребителям,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37,930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37,930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37,930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- собственное потребление 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  <w:r w:rsidR="003B5E75">
              <w:rPr>
                <w:color w:val="000000"/>
                <w:sz w:val="20"/>
              </w:rPr>
              <w:t>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  <w:r w:rsidR="003B5E75">
              <w:rPr>
                <w:color w:val="000000"/>
                <w:sz w:val="20"/>
              </w:rPr>
              <w:t>0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  <w:r w:rsidR="00586AAF" w:rsidRPr="00586AAF">
              <w:rPr>
                <w:color w:val="000000"/>
                <w:sz w:val="20"/>
              </w:rPr>
              <w:t> 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91"/>
        </w:trPr>
        <w:tc>
          <w:tcPr>
            <w:tcW w:w="33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6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188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5676,386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5 676,386</w:t>
            </w:r>
          </w:p>
        </w:tc>
      </w:tr>
      <w:tr w:rsidR="00586AAF" w:rsidRPr="00586AAF" w:rsidTr="00AD533F">
        <w:trPr>
          <w:gridAfter w:val="1"/>
          <w:wAfter w:w="110" w:type="dxa"/>
          <w:trHeight w:val="360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810,699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810,699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79,322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79,322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148,704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148,704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49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6715,111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6 715,111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lastRenderedPageBreak/>
              <w:t>Производственные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5 997,551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5 997,551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840,314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840,314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0,000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79,322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79,322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162,209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162,209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49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  <w:highlight w:val="yellow"/>
              </w:rPr>
            </w:pPr>
            <w:r w:rsidRPr="00586AAF">
              <w:rPr>
                <w:color w:val="000000"/>
                <w:sz w:val="20"/>
              </w:rPr>
              <w:t>7079,396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7079,396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Производственные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6 224,919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6 224,919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Административные расходы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856,100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856,100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 на амортизацию основных средств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79,322   </w:t>
            </w: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79,322   </w:t>
            </w: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174,489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174,489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49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7 334,830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7 334,830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498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bCs/>
                <w:sz w:val="20"/>
              </w:rPr>
            </w:pPr>
            <w:r w:rsidRPr="00586AAF">
              <w:rPr>
                <w:bCs/>
                <w:sz w:val="20"/>
              </w:rPr>
              <w:t>21 129,337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bCs/>
                <w:sz w:val="20"/>
              </w:rPr>
            </w:pPr>
            <w:r w:rsidRPr="00586AAF">
              <w:rPr>
                <w:bCs/>
                <w:sz w:val="20"/>
              </w:rPr>
              <w:t>21 129,337</w:t>
            </w:r>
          </w:p>
        </w:tc>
      </w:tr>
      <w:tr w:rsidR="00586AAF" w:rsidRPr="00586AAF" w:rsidTr="00AD533F">
        <w:trPr>
          <w:gridAfter w:val="1"/>
          <w:wAfter w:w="110" w:type="dxa"/>
          <w:trHeight w:val="630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</w:t>
            </w:r>
            <w:r w:rsidRPr="00586AAF">
              <w:rPr>
                <w:i/>
                <w:iCs/>
                <w:color w:val="000000"/>
                <w:sz w:val="20"/>
              </w:rPr>
              <w:t xml:space="preserve">4.1. Перечень мероприятий по ремонту объектов централизованных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                 систем водоснабжения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600"/>
        </w:trPr>
        <w:tc>
          <w:tcPr>
            <w:tcW w:w="33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материалы, запасные части для текущего ремонта оборудования и водопроводных сетей                          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3 014,272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3 014,272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Итого на 2016 год:                              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3 014,272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  3 014,272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1"/>
          <w:wAfter w:w="110" w:type="dxa"/>
          <w:trHeight w:val="1020"/>
        </w:trPr>
        <w:tc>
          <w:tcPr>
            <w:tcW w:w="33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материалы, запасные части для текущего ремонта оборудования и водопроводных сетей                          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3 124,383 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</w:t>
            </w: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 3 124,383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Итого на 2017 год:                              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  <w:highlight w:val="yellow"/>
              </w:rPr>
            </w:pPr>
            <w:r w:rsidRPr="00586AAF">
              <w:rPr>
                <w:sz w:val="20"/>
              </w:rPr>
              <w:t xml:space="preserve">  3 124,383 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   3 124,383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1020"/>
        </w:trPr>
        <w:tc>
          <w:tcPr>
            <w:tcW w:w="33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материалы, запасные части для текущего ремонта оборудования и водопроводных сетей                           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3 183,077   </w:t>
            </w:r>
          </w:p>
          <w:p w:rsidR="00586AAF" w:rsidRPr="00586AAF" w:rsidRDefault="00586AAF" w:rsidP="00AD533F">
            <w:pPr>
              <w:jc w:val="center"/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3 183,077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lastRenderedPageBreak/>
              <w:t xml:space="preserve">Итого на 2018 год:                              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  <w:highlight w:val="yellow"/>
              </w:rPr>
            </w:pPr>
            <w:r w:rsidRPr="00586AAF">
              <w:rPr>
                <w:sz w:val="20"/>
              </w:rPr>
              <w:t xml:space="preserve">3 183,077  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 xml:space="preserve">3 183,077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bCs/>
                <w:color w:val="000000"/>
                <w:sz w:val="20"/>
                <w:highlight w:val="yellow"/>
              </w:rPr>
            </w:pPr>
            <w:r w:rsidRPr="00586AAF">
              <w:rPr>
                <w:bCs/>
                <w:color w:val="000000"/>
                <w:sz w:val="20"/>
              </w:rPr>
              <w:t>9 321,732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Cs/>
                <w:color w:val="000000"/>
                <w:sz w:val="20"/>
              </w:rPr>
              <w:t>9 321,732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   4.2. Перечень мероприятий, направленных на улучшение качества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             питьевой воды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AD533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360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</w:t>
            </w:r>
            <w:r w:rsidRPr="00586AAF">
              <w:rPr>
                <w:i/>
                <w:iCs/>
                <w:color w:val="000000"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586AAF">
              <w:rPr>
                <w:i/>
                <w:iCs/>
                <w:color w:val="000000"/>
                <w:sz w:val="20"/>
              </w:rPr>
              <w:t>энергетической</w:t>
            </w:r>
            <w:proofErr w:type="gramEnd"/>
            <w:r w:rsidRPr="00586AAF">
              <w:rPr>
                <w:i/>
                <w:iCs/>
                <w:color w:val="000000"/>
                <w:sz w:val="20"/>
              </w:rPr>
              <w:t xml:space="preserve">    </w:t>
            </w:r>
          </w:p>
        </w:tc>
      </w:tr>
      <w:tr w:rsidR="00586AAF" w:rsidRPr="00586AAF" w:rsidTr="00AD533F">
        <w:trPr>
          <w:gridAfter w:val="1"/>
          <w:wAfter w:w="110" w:type="dxa"/>
          <w:trHeight w:val="330"/>
        </w:trPr>
        <w:tc>
          <w:tcPr>
            <w:tcW w:w="9883" w:type="dxa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586AAF">
              <w:rPr>
                <w:color w:val="000000"/>
                <w:sz w:val="20"/>
              </w:rPr>
              <w:t xml:space="preserve">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420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i/>
                <w:iCs/>
                <w:color w:val="000000"/>
                <w:sz w:val="20"/>
              </w:rPr>
            </w:pPr>
            <w:r w:rsidRPr="00586AAF">
              <w:rPr>
                <w:i/>
                <w:iCs/>
                <w:color w:val="000000"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Наименование мероприятий      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Себестоимость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Другие   источники</w:t>
            </w: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33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375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>Всего на срок реализации программы: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43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  </w:t>
            </w:r>
            <w:r w:rsidRPr="00586AAF">
              <w:rPr>
                <w:b/>
                <w:bCs/>
                <w:color w:val="000000"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proofErr w:type="spellStart"/>
            <w:r w:rsidRPr="00586AAF">
              <w:rPr>
                <w:color w:val="000000"/>
                <w:sz w:val="20"/>
              </w:rPr>
              <w:t>Ед</w:t>
            </w:r>
            <w:proofErr w:type="gramStart"/>
            <w:r w:rsidRPr="00586AAF">
              <w:rPr>
                <w:color w:val="000000"/>
                <w:sz w:val="20"/>
              </w:rPr>
              <w:t>.и</w:t>
            </w:r>
            <w:proofErr w:type="gramEnd"/>
            <w:r w:rsidRPr="00586AAF">
              <w:rPr>
                <w:color w:val="000000"/>
                <w:sz w:val="20"/>
              </w:rPr>
              <w:t>зм</w:t>
            </w:r>
            <w:proofErr w:type="spellEnd"/>
            <w:r w:rsidRPr="00586AAF">
              <w:rPr>
                <w:color w:val="000000"/>
                <w:sz w:val="20"/>
              </w:rPr>
              <w:t>.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01.01.2016 по 31.12.2016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</w:tr>
      <w:tr w:rsidR="00586AAF" w:rsidRPr="00586AAF" w:rsidTr="00AD533F">
        <w:trPr>
          <w:gridAfter w:val="1"/>
          <w:wAfter w:w="110" w:type="dxa"/>
          <w:trHeight w:val="450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Показатели качества воды</w:t>
            </w:r>
          </w:p>
        </w:tc>
      </w:tr>
      <w:tr w:rsidR="00586AAF" w:rsidRPr="00586AAF" w:rsidTr="00AD533F">
        <w:trPr>
          <w:gridAfter w:val="1"/>
          <w:wAfter w:w="110" w:type="dxa"/>
          <w:trHeight w:val="97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%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</w:tr>
      <w:tr w:rsidR="00586AAF" w:rsidRPr="00586AAF" w:rsidTr="00AD533F">
        <w:trPr>
          <w:gridAfter w:val="1"/>
          <w:wAfter w:w="110" w:type="dxa"/>
          <w:trHeight w:val="73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lastRenderedPageBreak/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%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Показатели надежности и бесперебойности водоснабжения</w:t>
            </w:r>
          </w:p>
        </w:tc>
      </w:tr>
      <w:tr w:rsidR="00586AAF" w:rsidRPr="00586AAF" w:rsidTr="00AD533F">
        <w:trPr>
          <w:gridAfter w:val="1"/>
          <w:wAfter w:w="110" w:type="dxa"/>
          <w:trHeight w:val="121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ед./</w:t>
            </w:r>
            <w:proofErr w:type="gramStart"/>
            <w:r w:rsidRPr="00586AAF">
              <w:rPr>
                <w:color w:val="000000"/>
                <w:sz w:val="20"/>
              </w:rPr>
              <w:t>км</w:t>
            </w:r>
            <w:proofErr w:type="gramEnd"/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Показатели энергетической эффективности</w:t>
            </w:r>
          </w:p>
        </w:tc>
      </w:tr>
      <w:tr w:rsidR="00586AAF" w:rsidRPr="00586AAF" w:rsidTr="00AD533F">
        <w:trPr>
          <w:gridAfter w:val="1"/>
          <w:wAfter w:w="110" w:type="dxa"/>
          <w:trHeight w:val="570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%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8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8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8</w:t>
            </w:r>
          </w:p>
        </w:tc>
      </w:tr>
      <w:tr w:rsidR="00586AAF" w:rsidRPr="00586AAF" w:rsidTr="00AD533F">
        <w:trPr>
          <w:gridAfter w:val="1"/>
          <w:wAfter w:w="110" w:type="dxa"/>
          <w:trHeight w:val="55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кВт*</w:t>
            </w:r>
            <w:proofErr w:type="gramStart"/>
            <w:r w:rsidRPr="00586AAF">
              <w:rPr>
                <w:color w:val="000000"/>
                <w:sz w:val="20"/>
              </w:rPr>
              <w:t>ч</w:t>
            </w:r>
            <w:proofErr w:type="gramEnd"/>
            <w:r w:rsidRPr="00586AAF">
              <w:rPr>
                <w:color w:val="000000"/>
                <w:sz w:val="20"/>
              </w:rPr>
              <w:t>/куб. м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525"/>
        </w:trPr>
        <w:tc>
          <w:tcPr>
            <w:tcW w:w="40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both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кВт*</w:t>
            </w:r>
            <w:proofErr w:type="gramStart"/>
            <w:r w:rsidRPr="00586AAF">
              <w:rPr>
                <w:color w:val="000000"/>
                <w:sz w:val="20"/>
              </w:rPr>
              <w:t>ч</w:t>
            </w:r>
            <w:proofErr w:type="gramEnd"/>
            <w:r w:rsidRPr="00586AAF">
              <w:rPr>
                <w:color w:val="000000"/>
                <w:sz w:val="20"/>
              </w:rPr>
              <w:t>/куб. м</w:t>
            </w:r>
          </w:p>
        </w:tc>
        <w:tc>
          <w:tcPr>
            <w:tcW w:w="1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0,92</w:t>
            </w:r>
          </w:p>
        </w:tc>
        <w:tc>
          <w:tcPr>
            <w:tcW w:w="1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0,92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0,92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586AAF">
              <w:rPr>
                <w:b/>
                <w:bCs/>
                <w:color w:val="000000"/>
                <w:sz w:val="20"/>
              </w:rPr>
              <w:t xml:space="preserve">       6. Расчет эффективности производственной программы     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542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44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542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44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542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44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542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4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  <w:tc>
          <w:tcPr>
            <w:tcW w:w="178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9 729,383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10 203,779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bCs/>
                <w:sz w:val="20"/>
              </w:rPr>
            </w:pPr>
            <w:r w:rsidRPr="00586AAF">
              <w:rPr>
                <w:bCs/>
                <w:sz w:val="20"/>
              </w:rPr>
              <w:t>10 554,105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b/>
                <w:bCs/>
                <w:color w:val="000000"/>
                <w:sz w:val="20"/>
              </w:rPr>
            </w:pPr>
            <w:r w:rsidRPr="00586AAF">
              <w:rPr>
                <w:bCs/>
                <w:sz w:val="20"/>
              </w:rPr>
              <w:t>Итого</w:t>
            </w:r>
            <w:r w:rsidRPr="00586AAF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586AAF">
              <w:rPr>
                <w:bCs/>
                <w:sz w:val="20"/>
              </w:rPr>
              <w:t>: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30 487,267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988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     </w:t>
            </w:r>
            <w:r w:rsidRPr="00586AAF">
              <w:rPr>
                <w:b/>
                <w:bCs/>
                <w:color w:val="000000"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86AAF">
              <w:rPr>
                <w:color w:val="000000"/>
                <w:sz w:val="20"/>
              </w:rPr>
              <w:t xml:space="preserve">                         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 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</w:tr>
      <w:tr w:rsidR="00586AAF" w:rsidRPr="00586AAF" w:rsidTr="00AD533F">
        <w:trPr>
          <w:gridAfter w:val="1"/>
          <w:wAfter w:w="110" w:type="dxa"/>
          <w:trHeight w:val="25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Объем подачи воды,  тыс</w:t>
            </w:r>
            <w:proofErr w:type="gramStart"/>
            <w:r w:rsidRPr="00586AAF">
              <w:rPr>
                <w:color w:val="000000"/>
                <w:sz w:val="20"/>
              </w:rPr>
              <w:t>.к</w:t>
            </w:r>
            <w:proofErr w:type="gramEnd"/>
            <w:r w:rsidRPr="00586AAF">
              <w:rPr>
                <w:color w:val="000000"/>
                <w:sz w:val="20"/>
              </w:rPr>
              <w:t>уб.м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290,967</w:t>
            </w:r>
          </w:p>
        </w:tc>
      </w:tr>
      <w:tr w:rsidR="00586AAF" w:rsidRPr="00586AAF" w:rsidTr="00AD533F">
        <w:trPr>
          <w:gridAfter w:val="1"/>
          <w:wAfter w:w="110" w:type="dxa"/>
          <w:trHeight w:val="360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586AAF">
              <w:rPr>
                <w:color w:val="000000"/>
                <w:sz w:val="20"/>
              </w:rPr>
              <w:t>.р</w:t>
            </w:r>
            <w:proofErr w:type="gramEnd"/>
            <w:r w:rsidRPr="00586AAF">
              <w:rPr>
                <w:color w:val="000000"/>
                <w:sz w:val="20"/>
              </w:rPr>
              <w:t>уб.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6194,942</w:t>
            </w:r>
          </w:p>
        </w:tc>
      </w:tr>
      <w:tr w:rsidR="00586AAF" w:rsidRPr="00586AAF" w:rsidTr="00AD533F">
        <w:trPr>
          <w:gridAfter w:val="1"/>
          <w:wAfter w:w="110" w:type="dxa"/>
          <w:trHeight w:val="615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Мероприятия, направленные на поддержание объектов водоснабжения в состоянии, соответствующем установленным требованиям, тыс</w:t>
            </w:r>
            <w:proofErr w:type="gramStart"/>
            <w:r w:rsidRPr="00586AAF">
              <w:rPr>
                <w:color w:val="000000"/>
                <w:sz w:val="20"/>
              </w:rPr>
              <w:t>.р</w:t>
            </w:r>
            <w:proofErr w:type="gramEnd"/>
            <w:r w:rsidRPr="00586AAF">
              <w:rPr>
                <w:color w:val="000000"/>
                <w:sz w:val="20"/>
              </w:rPr>
              <w:t>уб.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2434,708</w:t>
            </w:r>
          </w:p>
        </w:tc>
      </w:tr>
      <w:tr w:rsidR="00586AAF" w:rsidRPr="00586AAF" w:rsidTr="00AD533F">
        <w:trPr>
          <w:gridAfter w:val="1"/>
          <w:wAfter w:w="110" w:type="dxa"/>
          <w:trHeight w:val="270"/>
        </w:trPr>
        <w:tc>
          <w:tcPr>
            <w:tcW w:w="809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86AAF" w:rsidRPr="00586AAF" w:rsidRDefault="00586AAF" w:rsidP="00AD533F">
            <w:pPr>
              <w:rPr>
                <w:bCs/>
                <w:color w:val="000000"/>
                <w:sz w:val="20"/>
              </w:rPr>
            </w:pPr>
            <w:r w:rsidRPr="00586AAF">
              <w:rPr>
                <w:bCs/>
                <w:color w:val="000000"/>
                <w:sz w:val="20"/>
              </w:rPr>
              <w:t>Общий объем финансовых потребностей за 2016 год, тыс</w:t>
            </w:r>
            <w:proofErr w:type="gramStart"/>
            <w:r w:rsidRPr="00586AAF">
              <w:rPr>
                <w:bCs/>
                <w:color w:val="000000"/>
                <w:sz w:val="20"/>
              </w:rPr>
              <w:t>.р</w:t>
            </w:r>
            <w:proofErr w:type="gramEnd"/>
            <w:r w:rsidRPr="00586AAF">
              <w:rPr>
                <w:bCs/>
                <w:color w:val="000000"/>
                <w:sz w:val="20"/>
              </w:rPr>
              <w:t>уб.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jc w:val="center"/>
              <w:rPr>
                <w:bCs/>
                <w:color w:val="000000"/>
                <w:sz w:val="20"/>
              </w:rPr>
            </w:pPr>
            <w:r w:rsidRPr="00586AAF">
              <w:rPr>
                <w:bCs/>
                <w:color w:val="000000"/>
                <w:sz w:val="20"/>
              </w:rPr>
              <w:t>8629,650</w:t>
            </w:r>
          </w:p>
        </w:tc>
      </w:tr>
      <w:tr w:rsidR="00586AAF" w:rsidRPr="00586AAF" w:rsidTr="00AD533F">
        <w:trPr>
          <w:trHeight w:val="255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586AAF">
            <w:pPr>
              <w:jc w:val="right"/>
              <w:rPr>
                <w:sz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6AAF" w:rsidRPr="00586AAF" w:rsidRDefault="00586AAF" w:rsidP="00586AAF">
            <w:pPr>
              <w:jc w:val="right"/>
              <w:rPr>
                <w:sz w:val="20"/>
              </w:rPr>
            </w:pPr>
            <w:r w:rsidRPr="00586AAF">
              <w:rPr>
                <w:sz w:val="20"/>
              </w:rPr>
              <w:t>».</w:t>
            </w:r>
          </w:p>
        </w:tc>
      </w:tr>
    </w:tbl>
    <w:p w:rsidR="00B75ED4" w:rsidRPr="00B75ED4" w:rsidRDefault="00B75ED4" w:rsidP="00B75ED4">
      <w:pPr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B75ED4" w:rsidTr="003D1AF9">
        <w:trPr>
          <w:trHeight w:val="1433"/>
        </w:trPr>
        <w:tc>
          <w:tcPr>
            <w:tcW w:w="499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2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B75ED4" w:rsidRDefault="00B75ED4" w:rsidP="007A154F">
            <w:pPr>
              <w:tabs>
                <w:tab w:val="left" w:pos="1897"/>
              </w:tabs>
              <w:spacing w:line="276" w:lineRule="auto"/>
              <w:jc w:val="center"/>
            </w:pPr>
            <w:r>
              <w:t>от 2</w:t>
            </w:r>
            <w:r w:rsidR="007A154F">
              <w:t>8</w:t>
            </w:r>
            <w:r>
              <w:t xml:space="preserve"> ноября 2017 года № </w:t>
            </w:r>
            <w:r w:rsidR="002645CC">
              <w:t>60/37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B75ED4" w:rsidRPr="00603A2A" w:rsidTr="003D1AF9">
        <w:trPr>
          <w:trHeight w:val="1433"/>
        </w:trPr>
        <w:tc>
          <w:tcPr>
            <w:tcW w:w="4958" w:type="dxa"/>
          </w:tcPr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B75ED4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2</w:t>
            </w:r>
            <w:r w:rsidRPr="00603A2A">
              <w:t xml:space="preserve"> 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B75ED4" w:rsidRPr="00603A2A" w:rsidRDefault="00B75ED4" w:rsidP="003D1AF9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B75ED4" w:rsidRPr="00603A2A" w:rsidRDefault="007A154F" w:rsidP="00B513FF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17 ноября 2015</w:t>
            </w:r>
            <w:r w:rsidRPr="00603A2A">
              <w:t xml:space="preserve"> года № </w:t>
            </w:r>
            <w:r>
              <w:t>40/54</w:t>
            </w:r>
          </w:p>
        </w:tc>
      </w:tr>
    </w:tbl>
    <w:p w:rsidR="00B75ED4" w:rsidRDefault="00B75ED4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B4736C" w:rsidRDefault="00B4736C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 w:rsidR="007A154F"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7A154F" w:rsidRPr="007A154F" w:rsidRDefault="007A154F" w:rsidP="00B75ED4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A154F">
        <w:rPr>
          <w:b/>
          <w:sz w:val="24"/>
          <w:szCs w:val="24"/>
        </w:rPr>
        <w:t>(без учета очистки сточных вод)</w:t>
      </w:r>
    </w:p>
    <w:p w:rsidR="00B75ED4" w:rsidRDefault="00B75ED4" w:rsidP="00B75ED4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0978" w:type="dxa"/>
        <w:tblInd w:w="90" w:type="dxa"/>
        <w:tblLayout w:type="fixed"/>
        <w:tblLook w:val="04A0"/>
      </w:tblPr>
      <w:tblGrid>
        <w:gridCol w:w="2003"/>
        <w:gridCol w:w="709"/>
        <w:gridCol w:w="132"/>
        <w:gridCol w:w="1143"/>
        <w:gridCol w:w="199"/>
        <w:gridCol w:w="316"/>
        <w:gridCol w:w="76"/>
        <w:gridCol w:w="543"/>
        <w:gridCol w:w="237"/>
        <w:gridCol w:w="96"/>
        <w:gridCol w:w="246"/>
        <w:gridCol w:w="130"/>
        <w:gridCol w:w="254"/>
        <w:gridCol w:w="373"/>
        <w:gridCol w:w="82"/>
        <w:gridCol w:w="187"/>
        <w:gridCol w:w="547"/>
        <w:gridCol w:w="194"/>
        <w:gridCol w:w="206"/>
        <w:gridCol w:w="242"/>
        <w:gridCol w:w="98"/>
        <w:gridCol w:w="138"/>
        <w:gridCol w:w="642"/>
        <w:gridCol w:w="665"/>
        <w:gridCol w:w="456"/>
        <w:gridCol w:w="537"/>
        <w:gridCol w:w="527"/>
      </w:tblGrid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586AAF" w:rsidRPr="00586AAF" w:rsidTr="00AD533F">
        <w:trPr>
          <w:gridAfter w:val="3"/>
          <w:wAfter w:w="1520" w:type="dxa"/>
          <w:trHeight w:val="630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46" w:type="dxa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586AAF">
            <w:pPr>
              <w:tabs>
                <w:tab w:val="left" w:pos="3442"/>
              </w:tabs>
              <w:rPr>
                <w:sz w:val="20"/>
              </w:rPr>
            </w:pPr>
            <w:r w:rsidRPr="00586AAF">
              <w:rPr>
                <w:color w:val="000000"/>
                <w:sz w:val="20"/>
              </w:rPr>
              <w:t>ОБЩЕСТВО С ОГРАНИЧЕННОЙ ОТВЕТСТВЕННОСТЬЮ «РЕСУРС» (ИНН 5225005769)</w:t>
            </w:r>
          </w:p>
        </w:tc>
      </w:tr>
      <w:tr w:rsidR="00586AAF" w:rsidRPr="00586AAF" w:rsidTr="00AD533F">
        <w:trPr>
          <w:gridAfter w:val="3"/>
          <w:wAfter w:w="1520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6746" w:type="dxa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Default="00586AAF" w:rsidP="00586AAF">
            <w:pPr>
              <w:tabs>
                <w:tab w:val="left" w:pos="3442"/>
              </w:tabs>
              <w:rPr>
                <w:szCs w:val="28"/>
              </w:rPr>
            </w:pPr>
            <w:r w:rsidRPr="00586AAF">
              <w:rPr>
                <w:color w:val="000000"/>
                <w:sz w:val="20"/>
              </w:rPr>
              <w:t>607400, Нижегородская область, г</w:t>
            </w:r>
            <w:proofErr w:type="gramStart"/>
            <w:r w:rsidRPr="00586AAF">
              <w:rPr>
                <w:color w:val="000000"/>
                <w:sz w:val="20"/>
              </w:rPr>
              <w:t>.П</w:t>
            </w:r>
            <w:proofErr w:type="gramEnd"/>
            <w:r w:rsidRPr="00586AAF">
              <w:rPr>
                <w:color w:val="000000"/>
                <w:sz w:val="20"/>
              </w:rPr>
              <w:t xml:space="preserve">еревоз, ул. Восточный </w:t>
            </w:r>
            <w:proofErr w:type="spellStart"/>
            <w:r w:rsidRPr="00586AAF">
              <w:rPr>
                <w:color w:val="000000"/>
                <w:sz w:val="20"/>
              </w:rPr>
              <w:t>пр-д</w:t>
            </w:r>
            <w:proofErr w:type="spellEnd"/>
            <w:r w:rsidRPr="00586AAF">
              <w:rPr>
                <w:color w:val="000000"/>
                <w:sz w:val="20"/>
              </w:rPr>
              <w:t>, д. 2 А</w:t>
            </w:r>
          </w:p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6746" w:type="dxa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86AAF" w:rsidRPr="00586AAF" w:rsidTr="00AD533F">
        <w:trPr>
          <w:gridAfter w:val="3"/>
          <w:wAfter w:w="1520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6746" w:type="dxa"/>
            <w:gridSpan w:val="2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586AAF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401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Принято сточных вод  всего, тыс</w:t>
            </w:r>
            <w:proofErr w:type="gramStart"/>
            <w:r w:rsidRPr="00586AAF">
              <w:rPr>
                <w:sz w:val="20"/>
              </w:rPr>
              <w:t>.м</w:t>
            </w:r>
            <w:proofErr w:type="gramEnd"/>
            <w:r w:rsidRPr="00586AAF">
              <w:rPr>
                <w:sz w:val="20"/>
                <w:vertAlign w:val="superscript"/>
              </w:rPr>
              <w:t>3</w:t>
            </w:r>
            <w:r w:rsidRPr="00586AAF">
              <w:rPr>
                <w:sz w:val="20"/>
              </w:rPr>
              <w:t xml:space="preserve"> в том числе: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205,264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205,264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205,264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144,481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144,481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144,481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57,353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57,353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57,353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3,43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3,43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3,43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600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Пропущено через очистные сооружения, тыс</w:t>
            </w:r>
            <w:proofErr w:type="gramStart"/>
            <w:r w:rsidRPr="00586AAF">
              <w:rPr>
                <w:sz w:val="20"/>
              </w:rPr>
              <w:t>.м</w:t>
            </w:r>
            <w:proofErr w:type="gramEnd"/>
            <w:r w:rsidRPr="00586AAF">
              <w:rPr>
                <w:sz w:val="20"/>
              </w:rPr>
              <w:t>3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406"/>
        </w:trPr>
        <w:tc>
          <w:tcPr>
            <w:tcW w:w="39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4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7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9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9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39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2 642,844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2 642,844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42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341,753   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341,753   </w:t>
            </w:r>
          </w:p>
        </w:tc>
      </w:tr>
      <w:tr w:rsidR="00586AAF" w:rsidRPr="00586AAF" w:rsidTr="00AD533F">
        <w:trPr>
          <w:gridAfter w:val="3"/>
          <w:wAfter w:w="1520" w:type="dxa"/>
          <w:trHeight w:val="55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43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61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</w:t>
            </w:r>
          </w:p>
        </w:tc>
      </w:tr>
      <w:tr w:rsidR="00586AAF" w:rsidRPr="00586AAF" w:rsidTr="00AD533F">
        <w:trPr>
          <w:gridAfter w:val="3"/>
          <w:wAfter w:w="1520" w:type="dxa"/>
          <w:trHeight w:val="61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194,303   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194,303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3 183,900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3 183,900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1520" w:type="dxa"/>
          <w:trHeight w:val="36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2 793,628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2 793,628</w:t>
            </w:r>
          </w:p>
        </w:tc>
      </w:tr>
      <w:tr w:rsidR="00586AAF" w:rsidRPr="00586AAF" w:rsidTr="00AD533F">
        <w:trPr>
          <w:gridAfter w:val="3"/>
          <w:wAfter w:w="1520" w:type="dxa"/>
          <w:trHeight w:val="36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354,237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354,237</w:t>
            </w:r>
          </w:p>
        </w:tc>
      </w:tr>
      <w:tr w:rsidR="00586AAF" w:rsidRPr="00586AAF" w:rsidTr="00AD533F">
        <w:trPr>
          <w:gridAfter w:val="3"/>
          <w:wAfter w:w="1520" w:type="dxa"/>
          <w:trHeight w:val="55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33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60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</w:t>
            </w:r>
          </w:p>
        </w:tc>
      </w:tr>
      <w:tr w:rsidR="00586AAF" w:rsidRPr="00586AAF" w:rsidTr="00AD533F">
        <w:trPr>
          <w:gridAfter w:val="3"/>
          <w:wAfter w:w="1520" w:type="dxa"/>
          <w:trHeight w:val="58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196,220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196,220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3 349,085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3 349,085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37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2 892,401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2 892,401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33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360,892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360,892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58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66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5,0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5,0</w:t>
            </w:r>
          </w:p>
        </w:tc>
      </w:tr>
      <w:tr w:rsidR="00586AAF" w:rsidRPr="00586AAF" w:rsidTr="00AD533F">
        <w:trPr>
          <w:gridAfter w:val="3"/>
          <w:wAfter w:w="1520" w:type="dxa"/>
          <w:trHeight w:val="55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197,802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197,802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3 456,095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3 456,095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9 989,080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9 989,080</w:t>
            </w:r>
          </w:p>
        </w:tc>
      </w:tr>
      <w:tr w:rsidR="00586AAF" w:rsidRPr="00586AAF" w:rsidTr="00AD533F">
        <w:trPr>
          <w:gridAfter w:val="3"/>
          <w:wAfter w:w="1520" w:type="dxa"/>
          <w:trHeight w:val="69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</w:t>
            </w:r>
            <w:r w:rsidRPr="00586AAF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586AAF">
              <w:rPr>
                <w:sz w:val="20"/>
              </w:rPr>
              <w:t xml:space="preserve">              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9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9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70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726,379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726,379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726,379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726,379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1520" w:type="dxa"/>
          <w:trHeight w:val="645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>Расходы на материалы, запасные части для текущего ремонта оборудования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752,915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752,915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752,915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752,915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63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767,058   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767,058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  <w:r w:rsidRPr="00586AAF">
              <w:rPr>
                <w:sz w:val="20"/>
              </w:rPr>
              <w:t xml:space="preserve">767,058   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767,058   </w:t>
            </w: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  <w:r w:rsidRPr="00586AAF">
              <w:rPr>
                <w:sz w:val="20"/>
              </w:rPr>
              <w:t>2 246,352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2 246,352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586AAF">
              <w:rPr>
                <w:sz w:val="20"/>
              </w:rPr>
              <w:t xml:space="preserve">          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9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9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</w:t>
            </w:r>
            <w:r w:rsidRPr="00586AA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9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9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43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9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28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0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9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2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73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5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5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929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</w:t>
            </w:r>
            <w:r w:rsidRPr="00586AAF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 xml:space="preserve">    </w:t>
            </w:r>
          </w:p>
        </w:tc>
      </w:tr>
      <w:tr w:rsidR="00586AAF" w:rsidRPr="00586AAF" w:rsidTr="00AD533F">
        <w:trPr>
          <w:gridAfter w:val="3"/>
          <w:wAfter w:w="1520" w:type="dxa"/>
          <w:trHeight w:val="330"/>
        </w:trPr>
        <w:tc>
          <w:tcPr>
            <w:tcW w:w="418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Наименование показателя</w:t>
            </w:r>
          </w:p>
        </w:tc>
        <w:tc>
          <w:tcPr>
            <w:tcW w:w="9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proofErr w:type="spellStart"/>
            <w:r w:rsidRPr="00586AAF">
              <w:rPr>
                <w:sz w:val="20"/>
              </w:rPr>
              <w:t>Ед</w:t>
            </w:r>
            <w:proofErr w:type="gramStart"/>
            <w:r w:rsidRPr="00586AAF">
              <w:rPr>
                <w:sz w:val="20"/>
              </w:rPr>
              <w:t>.и</w:t>
            </w:r>
            <w:proofErr w:type="gramEnd"/>
            <w:r w:rsidRPr="00586AAF">
              <w:rPr>
                <w:sz w:val="20"/>
              </w:rPr>
              <w:t>зм</w:t>
            </w:r>
            <w:proofErr w:type="spellEnd"/>
            <w:r w:rsidRPr="00586AAF">
              <w:rPr>
                <w:sz w:val="20"/>
              </w:rPr>
              <w:t>.</w:t>
            </w:r>
          </w:p>
        </w:tc>
        <w:tc>
          <w:tcPr>
            <w:tcW w:w="1418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с 01.01.2016 </w:t>
            </w:r>
            <w:r w:rsidRPr="00586AAF">
              <w:rPr>
                <w:sz w:val="20"/>
              </w:rPr>
              <w:lastRenderedPageBreak/>
              <w:t>по 31.12.2016</w:t>
            </w:r>
          </w:p>
        </w:tc>
        <w:tc>
          <w:tcPr>
            <w:tcW w:w="147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 xml:space="preserve">с 01.01.2017 </w:t>
            </w:r>
            <w:r w:rsidRPr="00586AAF">
              <w:rPr>
                <w:sz w:val="20"/>
              </w:rPr>
              <w:lastRenderedPageBreak/>
              <w:t>по 31.12.2017</w:t>
            </w:r>
          </w:p>
        </w:tc>
        <w:tc>
          <w:tcPr>
            <w:tcW w:w="14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 xml:space="preserve">с 01.01.2018 </w:t>
            </w:r>
            <w:r w:rsidRPr="00586AAF">
              <w:rPr>
                <w:sz w:val="20"/>
              </w:rPr>
              <w:lastRenderedPageBreak/>
              <w:t>по 31.12.2018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418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9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18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7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>Показатели очистки сточных вод</w:t>
            </w:r>
          </w:p>
        </w:tc>
      </w:tr>
      <w:tr w:rsidR="00586AAF" w:rsidRPr="00586AAF" w:rsidTr="00AD533F">
        <w:trPr>
          <w:gridAfter w:val="3"/>
          <w:wAfter w:w="1520" w:type="dxa"/>
          <w:trHeight w:val="810"/>
        </w:trPr>
        <w:tc>
          <w:tcPr>
            <w:tcW w:w="418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418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100</w:t>
            </w:r>
          </w:p>
        </w:tc>
        <w:tc>
          <w:tcPr>
            <w:tcW w:w="147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100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100</w:t>
            </w:r>
          </w:p>
        </w:tc>
      </w:tr>
      <w:tr w:rsidR="00586AAF" w:rsidRPr="00586AAF" w:rsidTr="00AD533F">
        <w:trPr>
          <w:gridAfter w:val="3"/>
          <w:wAfter w:w="1520" w:type="dxa"/>
          <w:trHeight w:val="810"/>
        </w:trPr>
        <w:tc>
          <w:tcPr>
            <w:tcW w:w="4186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1520" w:type="dxa"/>
          <w:trHeight w:val="1035"/>
        </w:trPr>
        <w:tc>
          <w:tcPr>
            <w:tcW w:w="41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418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474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1035"/>
        </w:trPr>
        <w:tc>
          <w:tcPr>
            <w:tcW w:w="41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418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474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86AAF" w:rsidRPr="00586AAF" w:rsidTr="00AD533F">
        <w:trPr>
          <w:gridAfter w:val="3"/>
          <w:wAfter w:w="1520" w:type="dxa"/>
          <w:trHeight w:val="675"/>
        </w:trPr>
        <w:tc>
          <w:tcPr>
            <w:tcW w:w="41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17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ед./</w:t>
            </w:r>
            <w:proofErr w:type="gramStart"/>
            <w:r w:rsidRPr="00586AAF">
              <w:rPr>
                <w:sz w:val="20"/>
              </w:rPr>
              <w:t>км</w:t>
            </w:r>
            <w:proofErr w:type="gramEnd"/>
          </w:p>
        </w:tc>
        <w:tc>
          <w:tcPr>
            <w:tcW w:w="13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28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Показатели энергетической эффективности</w:t>
            </w:r>
          </w:p>
        </w:tc>
      </w:tr>
      <w:tr w:rsidR="00586AAF" w:rsidRPr="00586AAF" w:rsidTr="00AD533F">
        <w:trPr>
          <w:gridAfter w:val="3"/>
          <w:wAfter w:w="1520" w:type="dxa"/>
          <w:trHeight w:val="765"/>
        </w:trPr>
        <w:tc>
          <w:tcPr>
            <w:tcW w:w="418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17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кВт*</w:t>
            </w:r>
            <w:proofErr w:type="gramStart"/>
            <w:r w:rsidRPr="00586AAF">
              <w:rPr>
                <w:sz w:val="20"/>
              </w:rPr>
              <w:t>ч</w:t>
            </w:r>
            <w:proofErr w:type="gramEnd"/>
            <w:r w:rsidRPr="00586AAF">
              <w:rPr>
                <w:sz w:val="20"/>
              </w:rPr>
              <w:t>/куб. м</w:t>
            </w:r>
          </w:p>
        </w:tc>
        <w:tc>
          <w:tcPr>
            <w:tcW w:w="1368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0,57</w:t>
            </w:r>
          </w:p>
        </w:tc>
        <w:tc>
          <w:tcPr>
            <w:tcW w:w="1287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0,57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0,57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53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410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53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410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53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410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600"/>
        </w:trPr>
        <w:tc>
          <w:tcPr>
            <w:tcW w:w="53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00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jc w:val="right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86AAF" w:rsidRPr="00586AAF" w:rsidTr="00AD533F">
        <w:trPr>
          <w:gridAfter w:val="3"/>
          <w:wAfter w:w="1520" w:type="dxa"/>
          <w:trHeight w:val="300"/>
        </w:trPr>
        <w:tc>
          <w:tcPr>
            <w:tcW w:w="8013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</w:t>
            </w:r>
          </w:p>
        </w:tc>
      </w:tr>
      <w:tr w:rsidR="00586AAF" w:rsidRPr="00586AAF" w:rsidTr="00AD533F">
        <w:trPr>
          <w:gridAfter w:val="3"/>
          <w:wAfter w:w="1520" w:type="dxa"/>
          <w:trHeight w:val="315"/>
        </w:trPr>
        <w:tc>
          <w:tcPr>
            <w:tcW w:w="8013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4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тыс. руб.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801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3 910,279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801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4 102,000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801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Cs/>
                <w:sz w:val="20"/>
              </w:rPr>
            </w:pPr>
            <w:r w:rsidRPr="00586AAF">
              <w:rPr>
                <w:bCs/>
                <w:sz w:val="20"/>
              </w:rPr>
              <w:t>4 260,193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801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rPr>
                <w:b/>
                <w:bCs/>
                <w:color w:val="000000"/>
                <w:sz w:val="20"/>
              </w:rPr>
            </w:pPr>
            <w:r w:rsidRPr="00586AAF">
              <w:rPr>
                <w:bCs/>
                <w:sz w:val="20"/>
              </w:rPr>
              <w:t>Итого</w:t>
            </w:r>
            <w:r w:rsidRPr="00586AAF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586AAF">
              <w:rPr>
                <w:bCs/>
                <w:sz w:val="20"/>
              </w:rPr>
              <w:t>:</w:t>
            </w:r>
          </w:p>
        </w:tc>
        <w:tc>
          <w:tcPr>
            <w:tcW w:w="14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12 272,472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945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</w:t>
            </w:r>
            <w:r w:rsidRPr="00586AA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86AAF">
              <w:rPr>
                <w:sz w:val="20"/>
              </w:rPr>
              <w:t xml:space="preserve">                         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74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74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Объем принятых сточных вод, тыс</w:t>
            </w:r>
            <w:proofErr w:type="gramStart"/>
            <w:r w:rsidRPr="00586AAF">
              <w:rPr>
                <w:sz w:val="20"/>
              </w:rPr>
              <w:t>.к</w:t>
            </w:r>
            <w:proofErr w:type="gramEnd"/>
            <w:r w:rsidRPr="00586AAF">
              <w:rPr>
                <w:sz w:val="20"/>
              </w:rPr>
              <w:t>уб.м</w:t>
            </w: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192,873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74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1977,899</w:t>
            </w:r>
          </w:p>
        </w:tc>
      </w:tr>
      <w:tr w:rsidR="00586AAF" w:rsidRPr="00586AAF" w:rsidTr="00AD533F">
        <w:trPr>
          <w:gridAfter w:val="3"/>
          <w:wAfter w:w="1520" w:type="dxa"/>
          <w:trHeight w:val="600"/>
        </w:trPr>
        <w:tc>
          <w:tcPr>
            <w:tcW w:w="74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839,700 </w:t>
            </w:r>
          </w:p>
        </w:tc>
      </w:tr>
      <w:tr w:rsidR="00586AAF" w:rsidRPr="00586AAF" w:rsidTr="00AD533F">
        <w:trPr>
          <w:gridAfter w:val="3"/>
          <w:wAfter w:w="1520" w:type="dxa"/>
          <w:trHeight w:val="270"/>
        </w:trPr>
        <w:tc>
          <w:tcPr>
            <w:tcW w:w="746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2817,599</w:t>
            </w:r>
          </w:p>
        </w:tc>
      </w:tr>
      <w:tr w:rsidR="00586AAF" w:rsidRPr="00586AAF" w:rsidTr="00AD533F">
        <w:trPr>
          <w:trHeight w:val="255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586AA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4"/>
                <w:szCs w:val="24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586AAF">
            <w:pPr>
              <w:jc w:val="center"/>
              <w:rPr>
                <w:sz w:val="24"/>
                <w:szCs w:val="24"/>
              </w:rPr>
            </w:pPr>
            <w:r w:rsidRPr="00586AAF">
              <w:rPr>
                <w:sz w:val="24"/>
                <w:szCs w:val="24"/>
              </w:rPr>
              <w:t>».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1520" w:type="dxa"/>
          <w:trHeight w:val="255"/>
        </w:trPr>
        <w:tc>
          <w:tcPr>
            <w:tcW w:w="9458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4"/>
                <w:szCs w:val="24"/>
              </w:rPr>
            </w:pPr>
          </w:p>
        </w:tc>
      </w:tr>
      <w:tr w:rsidR="00586AAF" w:rsidRPr="00586AAF" w:rsidTr="00586AAF">
        <w:trPr>
          <w:trHeight w:val="90"/>
        </w:trPr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95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6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4997"/>
        <w:gridCol w:w="4998"/>
      </w:tblGrid>
      <w:tr w:rsidR="007A154F" w:rsidTr="003F1FBE">
        <w:trPr>
          <w:trHeight w:val="1433"/>
        </w:trPr>
        <w:tc>
          <w:tcPr>
            <w:tcW w:w="4997" w:type="dxa"/>
          </w:tcPr>
          <w:p w:rsidR="007A154F" w:rsidRDefault="007A154F" w:rsidP="003F1FB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7A154F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 3</w:t>
            </w:r>
          </w:p>
          <w:p w:rsidR="007A154F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</w:t>
            </w:r>
          </w:p>
          <w:p w:rsidR="007A154F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по тарифам Нижегородской области </w:t>
            </w:r>
          </w:p>
          <w:p w:rsidR="007A154F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28 ноября 2017 года № </w:t>
            </w:r>
            <w:r w:rsidR="002645CC">
              <w:t>60/37</w:t>
            </w:r>
          </w:p>
        </w:tc>
      </w:tr>
    </w:tbl>
    <w:tbl>
      <w:tblPr>
        <w:tblW w:w="0" w:type="auto"/>
        <w:tblLook w:val="00A0"/>
      </w:tblPr>
      <w:tblGrid>
        <w:gridCol w:w="4958"/>
        <w:gridCol w:w="5037"/>
      </w:tblGrid>
      <w:tr w:rsidR="007A154F" w:rsidRPr="00603A2A" w:rsidTr="003F1FBE">
        <w:trPr>
          <w:trHeight w:val="1433"/>
        </w:trPr>
        <w:tc>
          <w:tcPr>
            <w:tcW w:w="4958" w:type="dxa"/>
          </w:tcPr>
          <w:p w:rsidR="007A154F" w:rsidRPr="00603A2A" w:rsidRDefault="007A154F" w:rsidP="003F1FBE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037" w:type="dxa"/>
          </w:tcPr>
          <w:p w:rsidR="007A154F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A154F" w:rsidRPr="00603A2A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>
              <w:t>«</w:t>
            </w:r>
            <w:r w:rsidRPr="00603A2A">
              <w:t>ПРИЛОЖЕНИЕ</w:t>
            </w:r>
            <w:r>
              <w:t xml:space="preserve"> 3</w:t>
            </w:r>
            <w:r w:rsidRPr="00603A2A">
              <w:t xml:space="preserve">  </w:t>
            </w:r>
          </w:p>
          <w:p w:rsidR="007A154F" w:rsidRPr="00603A2A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к решению региональной службы </w:t>
            </w:r>
          </w:p>
          <w:p w:rsidR="007A154F" w:rsidRPr="00603A2A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по тарифам Нижегородской области </w:t>
            </w:r>
          </w:p>
          <w:p w:rsidR="007A154F" w:rsidRPr="00603A2A" w:rsidRDefault="007A154F" w:rsidP="003F1FBE">
            <w:pPr>
              <w:tabs>
                <w:tab w:val="left" w:pos="1897"/>
              </w:tabs>
              <w:spacing w:line="276" w:lineRule="auto"/>
              <w:jc w:val="center"/>
            </w:pPr>
            <w:r w:rsidRPr="00603A2A">
              <w:t xml:space="preserve">от </w:t>
            </w:r>
            <w:r>
              <w:t>17 ноября 2015</w:t>
            </w:r>
            <w:r w:rsidRPr="00603A2A">
              <w:t xml:space="preserve"> года № </w:t>
            </w:r>
            <w:r>
              <w:t>40/54</w:t>
            </w:r>
          </w:p>
        </w:tc>
      </w:tr>
    </w:tbl>
    <w:p w:rsidR="007A154F" w:rsidRDefault="007A154F" w:rsidP="007A154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7A154F" w:rsidRDefault="007A154F" w:rsidP="007A154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CB2287">
        <w:rPr>
          <w:b/>
          <w:bCs/>
          <w:sz w:val="24"/>
          <w:szCs w:val="24"/>
        </w:rPr>
        <w:t xml:space="preserve">ПРОИЗВОДСТВЕННАЯ ПРОГРАММА </w:t>
      </w:r>
      <w:r>
        <w:rPr>
          <w:b/>
          <w:bCs/>
          <w:sz w:val="24"/>
          <w:szCs w:val="24"/>
        </w:rPr>
        <w:br/>
      </w:r>
      <w:r w:rsidRPr="00CB2287">
        <w:rPr>
          <w:b/>
          <w:bCs/>
          <w:sz w:val="24"/>
          <w:szCs w:val="24"/>
        </w:rPr>
        <w:t xml:space="preserve">ПО ОКАЗАНИЮ УСЛУГ ВОДООТВЕДЕНИЯ </w:t>
      </w:r>
    </w:p>
    <w:p w:rsidR="007A154F" w:rsidRPr="007A154F" w:rsidRDefault="007A154F" w:rsidP="007A154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7A154F">
        <w:rPr>
          <w:b/>
          <w:sz w:val="24"/>
          <w:szCs w:val="24"/>
        </w:rPr>
        <w:t>(очистк</w:t>
      </w:r>
      <w:r>
        <w:rPr>
          <w:b/>
          <w:sz w:val="24"/>
          <w:szCs w:val="24"/>
        </w:rPr>
        <w:t>а</w:t>
      </w:r>
      <w:r w:rsidRPr="007A154F">
        <w:rPr>
          <w:b/>
          <w:sz w:val="24"/>
          <w:szCs w:val="24"/>
        </w:rPr>
        <w:t xml:space="preserve"> сточных вод)</w:t>
      </w:r>
    </w:p>
    <w:p w:rsidR="007A154F" w:rsidRDefault="007A154F" w:rsidP="007A154F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A27043">
        <w:rPr>
          <w:sz w:val="24"/>
          <w:szCs w:val="24"/>
        </w:rPr>
        <w:t xml:space="preserve"> реализации производственной программы с 01.01.201</w:t>
      </w:r>
      <w:r>
        <w:rPr>
          <w:sz w:val="24"/>
          <w:szCs w:val="24"/>
        </w:rPr>
        <w:t>6</w:t>
      </w:r>
      <w:r w:rsidRPr="00A27043">
        <w:rPr>
          <w:sz w:val="24"/>
          <w:szCs w:val="24"/>
        </w:rPr>
        <w:t xml:space="preserve"> г. по 31.12.201</w:t>
      </w:r>
      <w:r>
        <w:rPr>
          <w:sz w:val="24"/>
          <w:szCs w:val="24"/>
        </w:rPr>
        <w:t>8</w:t>
      </w:r>
      <w:r w:rsidRPr="00A27043">
        <w:rPr>
          <w:sz w:val="24"/>
          <w:szCs w:val="24"/>
        </w:rPr>
        <w:t xml:space="preserve"> г.</w:t>
      </w:r>
    </w:p>
    <w:tbl>
      <w:tblPr>
        <w:tblW w:w="10259" w:type="dxa"/>
        <w:tblInd w:w="90" w:type="dxa"/>
        <w:tblLayout w:type="fixed"/>
        <w:tblLook w:val="04A0"/>
      </w:tblPr>
      <w:tblGrid>
        <w:gridCol w:w="2286"/>
        <w:gridCol w:w="426"/>
        <w:gridCol w:w="267"/>
        <w:gridCol w:w="441"/>
        <w:gridCol w:w="274"/>
        <w:gridCol w:w="236"/>
        <w:gridCol w:w="379"/>
        <w:gridCol w:w="245"/>
        <w:gridCol w:w="142"/>
        <w:gridCol w:w="123"/>
        <w:gridCol w:w="586"/>
        <w:gridCol w:w="170"/>
        <w:gridCol w:w="340"/>
        <w:gridCol w:w="340"/>
        <w:gridCol w:w="20"/>
        <w:gridCol w:w="510"/>
        <w:gridCol w:w="802"/>
        <w:gridCol w:w="228"/>
        <w:gridCol w:w="80"/>
        <w:gridCol w:w="203"/>
        <w:gridCol w:w="307"/>
        <w:gridCol w:w="236"/>
        <w:gridCol w:w="797"/>
        <w:gridCol w:w="24"/>
        <w:gridCol w:w="399"/>
        <w:gridCol w:w="398"/>
      </w:tblGrid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1. Паспорт производственной программы</w:t>
            </w:r>
          </w:p>
        </w:tc>
      </w:tr>
      <w:tr w:rsidR="00586AAF" w:rsidRPr="00586AAF" w:rsidTr="00AD533F">
        <w:trPr>
          <w:gridAfter w:val="3"/>
          <w:wAfter w:w="821" w:type="dxa"/>
          <w:trHeight w:val="630"/>
        </w:trPr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26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586AAF">
            <w:pPr>
              <w:tabs>
                <w:tab w:val="left" w:pos="3442"/>
              </w:tabs>
              <w:rPr>
                <w:sz w:val="20"/>
              </w:rPr>
            </w:pPr>
            <w:r w:rsidRPr="00586AAF">
              <w:rPr>
                <w:color w:val="000000"/>
                <w:sz w:val="20"/>
              </w:rPr>
              <w:t>ОБЩЕСТВО С ОГРАНИЧЕННОЙ ОТВЕТСТВЕННОСТЬЮ «РЕСУРС» (ИНН 5225005769)</w:t>
            </w:r>
          </w:p>
        </w:tc>
      </w:tr>
      <w:tr w:rsidR="00586AAF" w:rsidRPr="00586AAF" w:rsidTr="00AD533F">
        <w:trPr>
          <w:gridAfter w:val="3"/>
          <w:wAfter w:w="821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Местонахождение регулируемой организации           </w:t>
            </w:r>
          </w:p>
        </w:tc>
        <w:tc>
          <w:tcPr>
            <w:tcW w:w="6726" w:type="dxa"/>
            <w:gridSpan w:val="21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586AAF">
            <w:pPr>
              <w:tabs>
                <w:tab w:val="left" w:pos="3442"/>
              </w:tabs>
              <w:rPr>
                <w:sz w:val="20"/>
              </w:rPr>
            </w:pPr>
            <w:r w:rsidRPr="00586AAF">
              <w:rPr>
                <w:sz w:val="20"/>
              </w:rPr>
              <w:t xml:space="preserve"> </w:t>
            </w:r>
            <w:r w:rsidRPr="00586AAF">
              <w:rPr>
                <w:color w:val="000000"/>
                <w:sz w:val="20"/>
              </w:rPr>
              <w:t>607400, Нижегородская область, г</w:t>
            </w:r>
            <w:proofErr w:type="gramStart"/>
            <w:r w:rsidRPr="00586AAF">
              <w:rPr>
                <w:color w:val="000000"/>
                <w:sz w:val="20"/>
              </w:rPr>
              <w:t>.П</w:t>
            </w:r>
            <w:proofErr w:type="gramEnd"/>
            <w:r w:rsidRPr="00586AAF">
              <w:rPr>
                <w:color w:val="000000"/>
                <w:sz w:val="20"/>
              </w:rPr>
              <w:t xml:space="preserve">еревоз, ул. Восточный </w:t>
            </w:r>
            <w:proofErr w:type="spellStart"/>
            <w:r w:rsidRPr="00586AAF">
              <w:rPr>
                <w:color w:val="000000"/>
                <w:sz w:val="20"/>
              </w:rPr>
              <w:t>пр-д</w:t>
            </w:r>
            <w:proofErr w:type="spellEnd"/>
            <w:r w:rsidRPr="00586AAF">
              <w:rPr>
                <w:color w:val="000000"/>
                <w:sz w:val="20"/>
              </w:rPr>
              <w:t>, д. 2 А</w:t>
            </w:r>
          </w:p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Наименование уполномоченного органа               </w:t>
            </w:r>
          </w:p>
        </w:tc>
        <w:tc>
          <w:tcPr>
            <w:tcW w:w="6726" w:type="dxa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86AAF" w:rsidRPr="00586AAF" w:rsidTr="00AD533F">
        <w:trPr>
          <w:gridAfter w:val="3"/>
          <w:wAfter w:w="821" w:type="dxa"/>
          <w:trHeight w:val="525"/>
        </w:trPr>
        <w:tc>
          <w:tcPr>
            <w:tcW w:w="2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Местонахождение уполномоченного органа                </w:t>
            </w:r>
          </w:p>
        </w:tc>
        <w:tc>
          <w:tcPr>
            <w:tcW w:w="6726" w:type="dxa"/>
            <w:gridSpan w:val="2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2. Объем принимаемых сточных вод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66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Принято сточных вод  всего, тыс</w:t>
            </w:r>
            <w:proofErr w:type="gramStart"/>
            <w:r w:rsidRPr="00586AAF">
              <w:rPr>
                <w:sz w:val="20"/>
              </w:rPr>
              <w:t>.м</w:t>
            </w:r>
            <w:proofErr w:type="gramEnd"/>
            <w:r w:rsidRPr="00586AAF">
              <w:rPr>
                <w:sz w:val="20"/>
                <w:vertAlign w:val="superscript"/>
              </w:rPr>
              <w:t>3</w:t>
            </w:r>
            <w:r w:rsidRPr="00586AAF">
              <w:rPr>
                <w:sz w:val="20"/>
              </w:rPr>
              <w:t xml:space="preserve"> в том числе: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226,369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   226,369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226,369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57,353 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    57,353 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 57,353 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169,016 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  169,016 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169,016 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60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Пропущено через очистные сооружения, тыс</w:t>
            </w:r>
            <w:proofErr w:type="gramStart"/>
            <w:r w:rsidRPr="00586AAF">
              <w:rPr>
                <w:sz w:val="20"/>
              </w:rPr>
              <w:t>.м</w:t>
            </w:r>
            <w:proofErr w:type="gramEnd"/>
            <w:r w:rsidRPr="00586AAF">
              <w:rPr>
                <w:sz w:val="20"/>
              </w:rPr>
              <w:t>3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226,369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   226,369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226,369</w:t>
            </w:r>
          </w:p>
        </w:tc>
      </w:tr>
      <w:tr w:rsidR="00586AAF" w:rsidRPr="00586AAF" w:rsidTr="00AD533F">
        <w:trPr>
          <w:gridAfter w:val="3"/>
          <w:wAfter w:w="821" w:type="dxa"/>
          <w:trHeight w:val="600"/>
        </w:trPr>
        <w:tc>
          <w:tcPr>
            <w:tcW w:w="34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8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241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5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3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3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39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2 534,836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2 534,836   </w:t>
            </w:r>
          </w:p>
        </w:tc>
      </w:tr>
      <w:tr w:rsidR="00586AAF" w:rsidRPr="00586AAF" w:rsidTr="00AD533F">
        <w:trPr>
          <w:gridAfter w:val="3"/>
          <w:wAfter w:w="821" w:type="dxa"/>
          <w:trHeight w:val="42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211,318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211,318   </w:t>
            </w:r>
          </w:p>
        </w:tc>
      </w:tr>
      <w:tr w:rsidR="00586AAF" w:rsidRPr="00586AAF" w:rsidTr="00AD533F">
        <w:trPr>
          <w:gridAfter w:val="3"/>
          <w:wAfter w:w="821" w:type="dxa"/>
          <w:trHeight w:val="55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43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61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46,02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46,02</w:t>
            </w:r>
          </w:p>
        </w:tc>
      </w:tr>
      <w:tr w:rsidR="00586AAF" w:rsidRPr="00586AAF" w:rsidTr="00AD533F">
        <w:trPr>
          <w:gridAfter w:val="3"/>
          <w:wAfter w:w="821" w:type="dxa"/>
          <w:trHeight w:val="61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34,572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34,572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31.12.2016:                              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2 826,746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2 826,746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821" w:type="dxa"/>
          <w:trHeight w:val="36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2 666,730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2 666,730   </w:t>
            </w:r>
          </w:p>
        </w:tc>
      </w:tr>
      <w:tr w:rsidR="00586AAF" w:rsidRPr="00586AAF" w:rsidTr="00AD533F">
        <w:trPr>
          <w:gridAfter w:val="3"/>
          <w:wAfter w:w="821" w:type="dxa"/>
          <w:trHeight w:val="36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219,038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219,038   </w:t>
            </w:r>
          </w:p>
        </w:tc>
      </w:tr>
      <w:tr w:rsidR="00586AAF" w:rsidRPr="00586AAF" w:rsidTr="00AD533F">
        <w:trPr>
          <w:gridAfter w:val="3"/>
          <w:wAfter w:w="821" w:type="dxa"/>
          <w:trHeight w:val="55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33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60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46,02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46,02</w:t>
            </w:r>
          </w:p>
        </w:tc>
      </w:tr>
      <w:tr w:rsidR="00586AAF" w:rsidRPr="00586AAF" w:rsidTr="00AD533F">
        <w:trPr>
          <w:gridAfter w:val="3"/>
          <w:wAfter w:w="821" w:type="dxa"/>
          <w:trHeight w:val="58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36,215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 36,215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3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01.01.2017 по 31.12.2017:                              </w:t>
            </w:r>
          </w:p>
        </w:tc>
        <w:tc>
          <w:tcPr>
            <w:tcW w:w="19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2 968,003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2 968,003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37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Производственные расходы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2 835,986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2 835,986   </w:t>
            </w:r>
          </w:p>
        </w:tc>
      </w:tr>
      <w:tr w:rsidR="00586AAF" w:rsidRPr="00586AAF" w:rsidTr="00AD533F">
        <w:trPr>
          <w:gridAfter w:val="3"/>
          <w:wAfter w:w="821" w:type="dxa"/>
          <w:trHeight w:val="33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Административные расходы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223,153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223,153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58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66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46,020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 46,020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55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37,545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37,545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6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01.01.2018 по 31.12.2018:                              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3 142,704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3 142,704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6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86AAF">
              <w:rPr>
                <w:sz w:val="20"/>
              </w:rPr>
              <w:t xml:space="preserve">Всего на период реализации программы с 01.01.2016 по 31.12.2018:                              </w:t>
            </w:r>
          </w:p>
        </w:tc>
        <w:tc>
          <w:tcPr>
            <w:tcW w:w="15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8 937,453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8 937,453</w:t>
            </w:r>
          </w:p>
        </w:tc>
      </w:tr>
      <w:tr w:rsidR="00586AAF" w:rsidRPr="00586AAF" w:rsidTr="00AD533F">
        <w:trPr>
          <w:gridAfter w:val="3"/>
          <w:wAfter w:w="821" w:type="dxa"/>
          <w:trHeight w:val="69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</w:t>
            </w:r>
            <w:r w:rsidRPr="00586AAF">
              <w:rPr>
                <w:i/>
                <w:iCs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586AAF">
              <w:rPr>
                <w:sz w:val="20"/>
              </w:rPr>
              <w:t xml:space="preserve">               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354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18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13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8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3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72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630,446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630,446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630,446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630,446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821" w:type="dxa"/>
          <w:trHeight w:val="645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653,475   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653,475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653,475   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653,475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276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Расходы на материалы, запасные части для текущего ремонта оборудования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665,751   </w:t>
            </w:r>
          </w:p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   665,751   </w:t>
            </w: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  665,751   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665,751   </w:t>
            </w: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  <w:highlight w:val="yellow"/>
              </w:rPr>
            </w:pPr>
            <w:r w:rsidRPr="00586AAF">
              <w:rPr>
                <w:sz w:val="20"/>
              </w:rPr>
              <w:t xml:space="preserve"> 1 949,672</w:t>
            </w:r>
          </w:p>
        </w:tc>
        <w:tc>
          <w:tcPr>
            <w:tcW w:w="18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1 949,672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586AAF">
              <w:rPr>
                <w:sz w:val="20"/>
              </w:rPr>
              <w:t xml:space="preserve">           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408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236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</w:t>
            </w:r>
            <w:r w:rsidRPr="00586AAF">
              <w:rPr>
                <w:i/>
                <w:iCs/>
                <w:sz w:val="20"/>
              </w:rPr>
              <w:t xml:space="preserve">4.3. Перечень мероприятий по энергосбережению и повышению энергетической эффективности   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408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236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3B5E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i/>
                <w:iCs/>
                <w:sz w:val="20"/>
              </w:rPr>
            </w:pPr>
            <w:r w:rsidRPr="00586AAF">
              <w:rPr>
                <w:i/>
                <w:iCs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5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График реализации мероприятий</w:t>
            </w:r>
          </w:p>
        </w:tc>
        <w:tc>
          <w:tcPr>
            <w:tcW w:w="408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Себестоимость</w:t>
            </w:r>
          </w:p>
        </w:tc>
        <w:tc>
          <w:tcPr>
            <w:tcW w:w="236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 xml:space="preserve">  Другие  источники    </w:t>
            </w: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29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72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01.01.2017 по 31.12.2017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 период 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2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 отсутствуют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45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  <w:tc>
          <w:tcPr>
            <w:tcW w:w="236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3B5E75" w:rsidP="00AD53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 w:rsidR="00586AAF" w:rsidRPr="00586AAF">
              <w:rPr>
                <w:sz w:val="20"/>
              </w:rPr>
              <w:t> 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  <w:r w:rsidR="003B5E75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   </w:t>
            </w:r>
            <w:r w:rsidRPr="00586AAF">
              <w:rPr>
                <w:b/>
                <w:bCs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 xml:space="preserve">    </w:t>
            </w:r>
          </w:p>
        </w:tc>
      </w:tr>
      <w:tr w:rsidR="00586AAF" w:rsidRPr="00586AAF" w:rsidTr="00AD533F">
        <w:trPr>
          <w:gridAfter w:val="3"/>
          <w:wAfter w:w="821" w:type="dxa"/>
          <w:trHeight w:val="330"/>
        </w:trPr>
        <w:tc>
          <w:tcPr>
            <w:tcW w:w="36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Наименование показателя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proofErr w:type="spellStart"/>
            <w:r w:rsidRPr="00586AAF">
              <w:rPr>
                <w:sz w:val="20"/>
              </w:rPr>
              <w:t>Ед</w:t>
            </w:r>
            <w:proofErr w:type="gramStart"/>
            <w:r w:rsidRPr="00586AAF">
              <w:rPr>
                <w:sz w:val="20"/>
              </w:rPr>
              <w:t>.и</w:t>
            </w:r>
            <w:proofErr w:type="gramEnd"/>
            <w:r w:rsidRPr="00586AAF">
              <w:rPr>
                <w:sz w:val="20"/>
              </w:rPr>
              <w:t>зм</w:t>
            </w:r>
            <w:proofErr w:type="spellEnd"/>
            <w:r w:rsidRPr="00586AAF">
              <w:rPr>
                <w:sz w:val="20"/>
              </w:rPr>
              <w:t>.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01.01.2017 по 31.12.2017</w:t>
            </w:r>
          </w:p>
        </w:tc>
        <w:tc>
          <w:tcPr>
            <w:tcW w:w="16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01.01.2018 по 31.12.2018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36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0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56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6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lastRenderedPageBreak/>
              <w:t>Показатели очистки сточных вод</w:t>
            </w:r>
          </w:p>
        </w:tc>
      </w:tr>
      <w:tr w:rsidR="00586AAF" w:rsidRPr="00586AAF" w:rsidTr="00AD533F">
        <w:trPr>
          <w:gridAfter w:val="3"/>
          <w:wAfter w:w="821" w:type="dxa"/>
          <w:trHeight w:val="810"/>
        </w:trPr>
        <w:tc>
          <w:tcPr>
            <w:tcW w:w="369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810"/>
        </w:trPr>
        <w:tc>
          <w:tcPr>
            <w:tcW w:w="3694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62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</w:tr>
      <w:tr w:rsidR="00586AAF" w:rsidRPr="00586AAF" w:rsidTr="00AD533F">
        <w:trPr>
          <w:gridAfter w:val="3"/>
          <w:wAfter w:w="821" w:type="dxa"/>
          <w:trHeight w:val="1035"/>
        </w:trPr>
        <w:tc>
          <w:tcPr>
            <w:tcW w:w="36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1035"/>
        </w:trPr>
        <w:tc>
          <w:tcPr>
            <w:tcW w:w="36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0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%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586AAF" w:rsidRPr="00586AAF" w:rsidTr="00AD533F">
        <w:trPr>
          <w:gridAfter w:val="3"/>
          <w:wAfter w:w="821" w:type="dxa"/>
          <w:trHeight w:val="675"/>
        </w:trPr>
        <w:tc>
          <w:tcPr>
            <w:tcW w:w="36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ед./</w:t>
            </w:r>
            <w:proofErr w:type="gramStart"/>
            <w:r w:rsidRPr="00586AAF">
              <w:rPr>
                <w:sz w:val="20"/>
              </w:rPr>
              <w:t>км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Показатели энергетической эффективности</w:t>
            </w:r>
          </w:p>
        </w:tc>
      </w:tr>
      <w:tr w:rsidR="00586AAF" w:rsidRPr="00586AAF" w:rsidTr="00AD533F">
        <w:trPr>
          <w:gridAfter w:val="3"/>
          <w:wAfter w:w="821" w:type="dxa"/>
          <w:trHeight w:val="765"/>
        </w:trPr>
        <w:tc>
          <w:tcPr>
            <w:tcW w:w="369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both"/>
              <w:rPr>
                <w:sz w:val="20"/>
              </w:rPr>
            </w:pPr>
            <w:r w:rsidRPr="00586AAF">
              <w:rPr>
                <w:sz w:val="20"/>
              </w:rPr>
              <w:t xml:space="preserve">Удельный расход электрической энергии, потребляемой в технологическом процессе очистки сточных вод, на единицу объема транспортируемых сточных вод 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   кВт*</w:t>
            </w:r>
            <w:proofErr w:type="gramStart"/>
            <w:r w:rsidRPr="00586AAF">
              <w:rPr>
                <w:sz w:val="20"/>
              </w:rPr>
              <w:t>ч</w:t>
            </w:r>
            <w:proofErr w:type="gramEnd"/>
            <w:r w:rsidRPr="00586AAF">
              <w:rPr>
                <w:sz w:val="20"/>
              </w:rPr>
              <w:t>/куб. м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0,81</w:t>
            </w: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0,81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0,81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6. Расчет эффективности производственной программы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62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318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62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318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62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318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327"/>
        </w:trPr>
        <w:tc>
          <w:tcPr>
            <w:tcW w:w="625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318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586AAF">
            <w:pPr>
              <w:jc w:val="center"/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>-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/>
                <w:bCs/>
                <w:sz w:val="20"/>
              </w:rPr>
            </w:pPr>
            <w:r w:rsidRPr="00586AAF">
              <w:rPr>
                <w:b/>
                <w:bCs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586AAF" w:rsidRPr="00586AAF" w:rsidTr="00AD533F">
        <w:trPr>
          <w:gridAfter w:val="3"/>
          <w:wAfter w:w="821" w:type="dxa"/>
          <w:trHeight w:val="300"/>
        </w:trPr>
        <w:tc>
          <w:tcPr>
            <w:tcW w:w="781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Всего сумма, </w:t>
            </w:r>
          </w:p>
        </w:tc>
      </w:tr>
      <w:tr w:rsidR="00586AAF" w:rsidRPr="00586AAF" w:rsidTr="00AD533F">
        <w:trPr>
          <w:gridAfter w:val="3"/>
          <w:wAfter w:w="821" w:type="dxa"/>
          <w:trHeight w:val="315"/>
        </w:trPr>
        <w:tc>
          <w:tcPr>
            <w:tcW w:w="781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16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 тыс. руб.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01.01.2016 по 31.12.2016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3 457,192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01.01.2017 по 31.12.2017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3 621,478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86AAF" w:rsidRPr="00586AAF" w:rsidRDefault="00586AAF" w:rsidP="00AD533F">
            <w:pPr>
              <w:rPr>
                <w:color w:val="000000"/>
                <w:sz w:val="20"/>
              </w:rPr>
            </w:pPr>
            <w:r w:rsidRPr="00586AAF">
              <w:rPr>
                <w:color w:val="000000"/>
                <w:sz w:val="20"/>
              </w:rPr>
              <w:t xml:space="preserve">   </w:t>
            </w:r>
            <w:r w:rsidRPr="00586AAF">
              <w:rPr>
                <w:sz w:val="20"/>
              </w:rPr>
              <w:t>На период с 01.01.2018 по 31.12.2018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bCs/>
                <w:sz w:val="20"/>
              </w:rPr>
            </w:pPr>
            <w:r w:rsidRPr="00586AAF">
              <w:rPr>
                <w:bCs/>
                <w:sz w:val="20"/>
              </w:rPr>
              <w:t>3 754,477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586AAF" w:rsidRPr="00586AAF" w:rsidRDefault="00586AAF" w:rsidP="00AD533F">
            <w:pPr>
              <w:rPr>
                <w:b/>
                <w:bCs/>
                <w:color w:val="000000"/>
                <w:sz w:val="20"/>
              </w:rPr>
            </w:pPr>
            <w:r w:rsidRPr="00586AAF">
              <w:rPr>
                <w:bCs/>
                <w:sz w:val="20"/>
              </w:rPr>
              <w:t>Итого</w:t>
            </w:r>
            <w:r w:rsidRPr="00586AAF">
              <w:rPr>
                <w:sz w:val="20"/>
              </w:rPr>
              <w:t xml:space="preserve"> объем финансовых потребностей за весь срок реализации программы</w:t>
            </w:r>
            <w:r w:rsidRPr="00586AAF">
              <w:rPr>
                <w:bCs/>
                <w:sz w:val="20"/>
              </w:rPr>
              <w:t>:</w:t>
            </w:r>
          </w:p>
        </w:tc>
        <w:tc>
          <w:tcPr>
            <w:tcW w:w="162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10 833,147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943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 xml:space="preserve"> </w:t>
            </w:r>
            <w:r w:rsidRPr="00586AAF">
              <w:rPr>
                <w:b/>
                <w:bCs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586AAF">
              <w:rPr>
                <w:sz w:val="20"/>
              </w:rPr>
              <w:t xml:space="preserve">                         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9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 </w:t>
            </w:r>
          </w:p>
        </w:tc>
        <w:tc>
          <w:tcPr>
            <w:tcW w:w="1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с 01.01.2016 по 31.12.2016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9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Объем принятых сточных вод, тыс</w:t>
            </w:r>
            <w:proofErr w:type="gramStart"/>
            <w:r w:rsidRPr="00586AAF">
              <w:rPr>
                <w:sz w:val="20"/>
              </w:rPr>
              <w:t>.к</w:t>
            </w:r>
            <w:proofErr w:type="gramEnd"/>
            <w:r w:rsidRPr="00586AAF">
              <w:rPr>
                <w:sz w:val="20"/>
              </w:rPr>
              <w:t>уб.м</w:t>
            </w:r>
          </w:p>
        </w:tc>
        <w:tc>
          <w:tcPr>
            <w:tcW w:w="1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192,873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9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Мероприятия, направленные на осуществление текущей (операционной) деятельности,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3 290,082</w:t>
            </w:r>
          </w:p>
        </w:tc>
      </w:tr>
      <w:tr w:rsidR="00586AAF" w:rsidRPr="00586AAF" w:rsidTr="00AD533F">
        <w:trPr>
          <w:gridAfter w:val="3"/>
          <w:wAfter w:w="821" w:type="dxa"/>
          <w:trHeight w:val="600"/>
        </w:trPr>
        <w:tc>
          <w:tcPr>
            <w:tcW w:w="789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305,700 </w:t>
            </w:r>
          </w:p>
        </w:tc>
      </w:tr>
      <w:tr w:rsidR="00586AAF" w:rsidRPr="00586AAF" w:rsidTr="00AD533F">
        <w:trPr>
          <w:gridAfter w:val="3"/>
          <w:wAfter w:w="821" w:type="dxa"/>
          <w:trHeight w:val="270"/>
        </w:trPr>
        <w:tc>
          <w:tcPr>
            <w:tcW w:w="789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  <w:r w:rsidRPr="00586AAF">
              <w:rPr>
                <w:sz w:val="20"/>
              </w:rPr>
              <w:t>Общий объем финансовых потребностей за 2016 год, тыс</w:t>
            </w:r>
            <w:proofErr w:type="gramStart"/>
            <w:r w:rsidRPr="00586AAF">
              <w:rPr>
                <w:sz w:val="20"/>
              </w:rPr>
              <w:t>.р</w:t>
            </w:r>
            <w:proofErr w:type="gramEnd"/>
            <w:r w:rsidRPr="00586AAF">
              <w:rPr>
                <w:sz w:val="20"/>
              </w:rPr>
              <w:t>уб.</w:t>
            </w:r>
          </w:p>
        </w:tc>
        <w:tc>
          <w:tcPr>
            <w:tcW w:w="154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86AAF" w:rsidRPr="00586AAF" w:rsidRDefault="00586AAF" w:rsidP="00AD533F">
            <w:pPr>
              <w:jc w:val="center"/>
              <w:rPr>
                <w:sz w:val="20"/>
              </w:rPr>
            </w:pPr>
            <w:r w:rsidRPr="00586AAF">
              <w:rPr>
                <w:sz w:val="20"/>
              </w:rPr>
              <w:t>3 595,782</w:t>
            </w:r>
          </w:p>
        </w:tc>
      </w:tr>
      <w:tr w:rsidR="00586AAF" w:rsidRPr="00586AAF" w:rsidTr="00AD533F">
        <w:trPr>
          <w:trHeight w:val="255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b/>
                <w:sz w:val="20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586AAF">
            <w:pPr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586AAF">
            <w:pPr>
              <w:jc w:val="right"/>
              <w:rPr>
                <w:sz w:val="24"/>
                <w:szCs w:val="24"/>
              </w:rPr>
            </w:pPr>
            <w:r w:rsidRPr="00586AAF">
              <w:rPr>
                <w:sz w:val="24"/>
                <w:szCs w:val="24"/>
              </w:rPr>
              <w:t>».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6AAF" w:rsidRPr="00586AAF" w:rsidRDefault="00586AAF" w:rsidP="00AD533F">
            <w:pPr>
              <w:rPr>
                <w:sz w:val="20"/>
              </w:rPr>
            </w:pPr>
          </w:p>
        </w:tc>
      </w:tr>
    </w:tbl>
    <w:p w:rsidR="00B4736C" w:rsidRDefault="00B4736C" w:rsidP="00B4736C">
      <w:pPr>
        <w:rPr>
          <w:szCs w:val="28"/>
        </w:rPr>
      </w:pPr>
    </w:p>
    <w:sectPr w:rsidR="00B4736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FB6" w:rsidRDefault="00DB6FB6">
      <w:r>
        <w:separator/>
      </w:r>
    </w:p>
  </w:endnote>
  <w:endnote w:type="continuationSeparator" w:id="0">
    <w:p w:rsidR="00DB6FB6" w:rsidRDefault="00DB6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FB6" w:rsidRDefault="00DB6FB6">
      <w:r>
        <w:separator/>
      </w:r>
    </w:p>
  </w:footnote>
  <w:footnote w:type="continuationSeparator" w:id="0">
    <w:p w:rsidR="00DB6FB6" w:rsidRDefault="00DB6F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3E233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3E233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B6F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645CC">
      <w:rPr>
        <w:rStyle w:val="a9"/>
        <w:noProof/>
      </w:rPr>
      <w:t>15</w:t>
    </w:r>
    <w:r>
      <w:rPr>
        <w:rStyle w:val="a9"/>
      </w:rPr>
      <w:fldChar w:fldCharType="end"/>
    </w:r>
  </w:p>
  <w:p w:rsidR="00DB6FB6" w:rsidRDefault="00DB6FB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FB6" w:rsidRDefault="003E233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42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10244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43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41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DB6FB6" w:rsidRPr="00E52B15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DB6FB6" w:rsidRPr="00561114" w:rsidRDefault="00DB6FB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DB6FB6" w:rsidRPr="000F7B5C" w:rsidRDefault="00DB6FB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DB6FB6" w:rsidRDefault="00DB6FB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DB6FB6" w:rsidRDefault="00DB6FB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DB6FB6" w:rsidRPr="002B6128" w:rsidRDefault="00DB6FB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DB6FB6" w:rsidRDefault="00DB6FB6" w:rsidP="00276416">
                <w:pPr>
                  <w:ind w:right="-70"/>
                  <w:rPr>
                    <w:sz w:val="20"/>
                  </w:rPr>
                </w:pPr>
              </w:p>
              <w:p w:rsidR="00DB6FB6" w:rsidRPr="001772E6" w:rsidRDefault="00DB6FB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DB6FB6" w:rsidRDefault="00DB6FB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ABD"/>
    <w:multiLevelType w:val="hybridMultilevel"/>
    <w:tmpl w:val="5CFA4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8637E"/>
    <w:multiLevelType w:val="multilevel"/>
    <w:tmpl w:val="481AA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6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410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7727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0A7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11F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5CC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5C61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2DA9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7FC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8E1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50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97639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43D"/>
    <w:rsid w:val="003B5E75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337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AAF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C3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06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09C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49B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154F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6D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A7761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459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CDD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36C"/>
    <w:rsid w:val="00B47567"/>
    <w:rsid w:val="00B50388"/>
    <w:rsid w:val="00B50E39"/>
    <w:rsid w:val="00B513FF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5ED4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024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2FED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B7E32"/>
    <w:rsid w:val="00CC0EA0"/>
    <w:rsid w:val="00CC183A"/>
    <w:rsid w:val="00CC2DF6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1D3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6FE5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8E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7A6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2EAE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5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05D"/>
    <w:rPr>
      <w:sz w:val="28"/>
    </w:rPr>
  </w:style>
  <w:style w:type="paragraph" w:styleId="a5">
    <w:name w:val="footer"/>
    <w:basedOn w:val="a"/>
    <w:link w:val="a6"/>
    <w:uiPriority w:val="99"/>
    <w:rsid w:val="00CF505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05D"/>
    <w:rPr>
      <w:sz w:val="28"/>
    </w:rPr>
  </w:style>
  <w:style w:type="character" w:styleId="a7">
    <w:name w:val="Hyperlink"/>
    <w:basedOn w:val="a0"/>
    <w:uiPriority w:val="99"/>
    <w:rsid w:val="00CF505D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505D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No Spacing"/>
    <w:uiPriority w:val="1"/>
    <w:qFormat/>
    <w:rsid w:val="0033250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75ED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A8EC7-D4F5-40C0-9BDA-E9364C60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</TotalTime>
  <Pages>15</Pages>
  <Words>3697</Words>
  <Characters>27371</Characters>
  <Application>Microsoft Office Word</Application>
  <DocSecurity>0</DocSecurity>
  <Lines>228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10</cp:revision>
  <cp:lastPrinted>2017-06-28T11:54:00Z</cp:lastPrinted>
  <dcterms:created xsi:type="dcterms:W3CDTF">2017-11-12T09:37:00Z</dcterms:created>
  <dcterms:modified xsi:type="dcterms:W3CDTF">2017-11-27T13:24:00Z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