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CC0B31" w:rsidP="007A154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75ED4">
              <w:t>2</w:t>
            </w:r>
            <w:r w:rsidR="007A154F">
              <w:t>8</w:t>
            </w:r>
            <w:r w:rsidR="00702F89">
              <w:t>.11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CC0B31" w:rsidP="00204FE7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204FE7">
              <w:t>60/44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CC0B31" w:rsidP="000F6AF5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0F6AF5" w:rsidRPr="000F6AF5">
              <w:t xml:space="preserve">О внесении изменений в решение региональной службы по тарифам Нижегородской области </w:t>
            </w:r>
            <w:r w:rsidR="000F6AF5">
              <w:br/>
            </w:r>
            <w:r w:rsidR="000F6AF5" w:rsidRPr="000F6AF5">
              <w:t xml:space="preserve">от 30 ноября 2015 года № 45/27 </w:t>
            </w:r>
            <w:r w:rsidR="000F6AF5">
              <w:br/>
            </w:r>
            <w:r w:rsidR="000F6AF5" w:rsidRPr="000F6AF5">
              <w:t>«Об установлении МУНИЦИПАЛЬНОМУ УНИТАРНОМУ ПРЕДПРИЯТИЮ «ВОДОКАНАЛ», г. Павлово Нижегородской области, тарифов в сфере холодного водоснабжения и водоотведения для потребителей Павловского муниципального района Нижегородской области»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E5B85" w:rsidRDefault="00DE5B85" w:rsidP="005F7CC6">
      <w:pPr>
        <w:tabs>
          <w:tab w:val="left" w:pos="1897"/>
        </w:tabs>
        <w:jc w:val="center"/>
        <w:rPr>
          <w:szCs w:val="28"/>
        </w:rPr>
      </w:pPr>
    </w:p>
    <w:p w:rsidR="000F6AF5" w:rsidRDefault="000F6AF5" w:rsidP="005F7CC6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5F7CC6">
      <w:pPr>
        <w:tabs>
          <w:tab w:val="left" w:pos="1897"/>
        </w:tabs>
        <w:jc w:val="center"/>
        <w:rPr>
          <w:szCs w:val="28"/>
        </w:rPr>
      </w:pPr>
    </w:p>
    <w:p w:rsidR="00CE29B6" w:rsidRDefault="00CE29B6" w:rsidP="00CE29B6">
      <w:pPr>
        <w:pStyle w:val="ac"/>
        <w:spacing w:line="276" w:lineRule="auto"/>
        <w:ind w:firstLine="567"/>
      </w:pPr>
    </w:p>
    <w:p w:rsidR="009A64A4" w:rsidRDefault="000F6AF5" w:rsidP="009A64A4">
      <w:pPr>
        <w:spacing w:line="276" w:lineRule="auto"/>
        <w:ind w:firstLine="708"/>
        <w:jc w:val="both"/>
      </w:pPr>
      <w:proofErr w:type="gramStart"/>
      <w:r w:rsidRPr="000F6AF5">
        <w:rPr>
          <w:szCs w:val="28"/>
        </w:rPr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МУНИЦИПАЛЬНЫМ УНИТАРНЫМ ПРЕДПРИЯТИЕМ «ВОДОКАНАЛ</w:t>
      </w:r>
      <w:r w:rsidRPr="000F6AF5">
        <w:rPr>
          <w:szCs w:val="28"/>
          <w:lang w:eastAsia="en-US"/>
        </w:rPr>
        <w:t>», г. Павлово Нижегородской области</w:t>
      </w:r>
      <w:r w:rsidRPr="000F6AF5">
        <w:rPr>
          <w:bCs/>
          <w:szCs w:val="28"/>
        </w:rPr>
        <w:t xml:space="preserve">, </w:t>
      </w:r>
      <w:r w:rsidRPr="000F6AF5">
        <w:rPr>
          <w:szCs w:val="28"/>
        </w:rPr>
        <w:t xml:space="preserve">экспертного </w:t>
      </w:r>
      <w:r w:rsidRPr="009A64A4">
        <w:rPr>
          <w:szCs w:val="28"/>
        </w:rPr>
        <w:t xml:space="preserve">заключения </w:t>
      </w:r>
      <w:proofErr w:type="spellStart"/>
      <w:r w:rsidRPr="009A64A4">
        <w:rPr>
          <w:szCs w:val="28"/>
        </w:rPr>
        <w:t>рег</w:t>
      </w:r>
      <w:proofErr w:type="spellEnd"/>
      <w:r w:rsidRPr="009A64A4">
        <w:rPr>
          <w:szCs w:val="28"/>
        </w:rPr>
        <w:t>. </w:t>
      </w:r>
      <w:bookmarkStart w:id="2" w:name="_GoBack"/>
      <w:bookmarkEnd w:id="2"/>
      <w:r w:rsidR="009A64A4">
        <w:t>№ в-789 от 21 ноября 2017 года:</w:t>
      </w:r>
      <w:proofErr w:type="gramEnd"/>
    </w:p>
    <w:p w:rsidR="000F6AF5" w:rsidRPr="000F6AF5" w:rsidRDefault="000F6AF5" w:rsidP="009A64A4">
      <w:pPr>
        <w:spacing w:line="276" w:lineRule="auto"/>
        <w:ind w:firstLine="708"/>
        <w:jc w:val="both"/>
        <w:rPr>
          <w:noProof/>
        </w:rPr>
      </w:pPr>
      <w:r w:rsidRPr="000F6AF5">
        <w:rPr>
          <w:b/>
          <w:bCs/>
        </w:rPr>
        <w:t>1.</w:t>
      </w:r>
      <w:r w:rsidRPr="000F6AF5">
        <w:rPr>
          <w:bCs/>
        </w:rPr>
        <w:t xml:space="preserve"> Внести в решение региональной службы по тарифам Нижегородской области от 30 ноября 2015 года № 45/27 «Об установлении </w:t>
      </w:r>
      <w:r w:rsidRPr="000F6AF5">
        <w:t>МУНИЦИПАЛЬНОМУ УНИТАРНОМУ ПРЕДПРИЯТИЮ «ВОДОКАНАЛ</w:t>
      </w:r>
      <w:r w:rsidRPr="000F6AF5">
        <w:rPr>
          <w:lang w:eastAsia="en-US"/>
        </w:rPr>
        <w:t xml:space="preserve">», </w:t>
      </w:r>
      <w:r>
        <w:rPr>
          <w:lang w:eastAsia="en-US"/>
        </w:rPr>
        <w:br/>
      </w:r>
      <w:proofErr w:type="gramStart"/>
      <w:r w:rsidRPr="000F6AF5">
        <w:rPr>
          <w:lang w:eastAsia="en-US"/>
        </w:rPr>
        <w:t>г</w:t>
      </w:r>
      <w:proofErr w:type="gramEnd"/>
      <w:r w:rsidRPr="000F6AF5">
        <w:rPr>
          <w:lang w:eastAsia="en-US"/>
        </w:rPr>
        <w:t>. Павлово Нижегородской области</w:t>
      </w:r>
      <w:r w:rsidRPr="000F6AF5">
        <w:t xml:space="preserve">, тарифов в сфере холодного водоснабжения и водоотведения для потребителей </w:t>
      </w:r>
      <w:r w:rsidRPr="000F6AF5">
        <w:rPr>
          <w:noProof/>
        </w:rPr>
        <w:t>Павловского муниципального района Нижегородской области» следующие изменения:</w:t>
      </w:r>
    </w:p>
    <w:p w:rsidR="000F6AF5" w:rsidRPr="000F6AF5" w:rsidRDefault="000F6AF5" w:rsidP="000F6AF5">
      <w:pPr>
        <w:pStyle w:val="ac"/>
        <w:spacing w:line="276" w:lineRule="auto"/>
      </w:pPr>
      <w:r w:rsidRPr="000F6AF5">
        <w:rPr>
          <w:b/>
          <w:i/>
        </w:rPr>
        <w:t>1.1.</w:t>
      </w:r>
      <w:r w:rsidRPr="000F6AF5">
        <w:t xml:space="preserve"> Таблицу пункта 2 решения изложить в следующей редакции:</w:t>
      </w:r>
    </w:p>
    <w:p w:rsidR="000F6AF5" w:rsidRPr="000F6AF5" w:rsidRDefault="000F6AF5" w:rsidP="000F6AF5">
      <w:pPr>
        <w:pStyle w:val="ac"/>
        <w:spacing w:line="276" w:lineRule="auto"/>
      </w:pPr>
      <w:r w:rsidRPr="000F6AF5">
        <w:t>«</w:t>
      </w:r>
    </w:p>
    <w:tbl>
      <w:tblPr>
        <w:tblW w:w="48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596"/>
        <w:gridCol w:w="1006"/>
        <w:gridCol w:w="1010"/>
        <w:gridCol w:w="1155"/>
        <w:gridCol w:w="1008"/>
        <w:gridCol w:w="1008"/>
        <w:gridCol w:w="1306"/>
      </w:tblGrid>
      <w:tr w:rsidR="000F6AF5" w:rsidRPr="004A52D4" w:rsidTr="000F6AF5">
        <w:trPr>
          <w:trHeight w:val="523"/>
        </w:trPr>
        <w:tc>
          <w:tcPr>
            <w:tcW w:w="294" w:type="pct"/>
            <w:vMerge w:val="restart"/>
            <w:hideMark/>
          </w:tcPr>
          <w:p w:rsidR="000F6AF5" w:rsidRPr="000F6AF5" w:rsidRDefault="000F6AF5" w:rsidP="00FD7F17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0F6AF5">
              <w:rPr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F6AF5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F6AF5">
              <w:rPr>
                <w:b/>
                <w:sz w:val="16"/>
                <w:szCs w:val="16"/>
              </w:rPr>
              <w:t>/</w:t>
            </w:r>
            <w:proofErr w:type="spellStart"/>
            <w:r w:rsidRPr="000F6AF5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344" w:type="pct"/>
            <w:vMerge w:val="restart"/>
            <w:hideMark/>
          </w:tcPr>
          <w:p w:rsidR="000F6AF5" w:rsidRPr="000F6AF5" w:rsidRDefault="000F6AF5" w:rsidP="00FD7F17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0F6AF5">
              <w:rPr>
                <w:b/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3362" w:type="pct"/>
            <w:gridSpan w:val="6"/>
          </w:tcPr>
          <w:p w:rsidR="000F6AF5" w:rsidRPr="000F6AF5" w:rsidRDefault="000F6AF5" w:rsidP="00FD7F17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0F6AF5"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0F6AF5" w:rsidRPr="004A52D4" w:rsidTr="000F6AF5">
        <w:trPr>
          <w:cantSplit/>
          <w:trHeight w:val="257"/>
        </w:trPr>
        <w:tc>
          <w:tcPr>
            <w:tcW w:w="294" w:type="pct"/>
            <w:vMerge/>
          </w:tcPr>
          <w:p w:rsidR="000F6AF5" w:rsidRPr="000F6AF5" w:rsidRDefault="000F6AF5" w:rsidP="00FD7F17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44" w:type="pct"/>
            <w:vMerge/>
          </w:tcPr>
          <w:p w:rsidR="000F6AF5" w:rsidRPr="000F6AF5" w:rsidRDefault="000F6AF5" w:rsidP="00FD7F17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044" w:type="pct"/>
            <w:gridSpan w:val="2"/>
          </w:tcPr>
          <w:p w:rsidR="000F6AF5" w:rsidRPr="000F6AF5" w:rsidRDefault="000F6AF5" w:rsidP="00FD7F17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0F6AF5">
              <w:rPr>
                <w:b/>
                <w:sz w:val="20"/>
                <w:szCs w:val="20"/>
              </w:rPr>
              <w:t>2016 год</w:t>
            </w:r>
          </w:p>
        </w:tc>
        <w:tc>
          <w:tcPr>
            <w:tcW w:w="1120" w:type="pct"/>
            <w:gridSpan w:val="2"/>
          </w:tcPr>
          <w:p w:rsidR="000F6AF5" w:rsidRPr="000F6AF5" w:rsidRDefault="000F6AF5" w:rsidP="00FD7F17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0F6AF5">
              <w:rPr>
                <w:b/>
                <w:sz w:val="20"/>
                <w:szCs w:val="20"/>
              </w:rPr>
              <w:t>2017 год</w:t>
            </w:r>
          </w:p>
        </w:tc>
        <w:tc>
          <w:tcPr>
            <w:tcW w:w="1198" w:type="pct"/>
            <w:gridSpan w:val="2"/>
          </w:tcPr>
          <w:p w:rsidR="000F6AF5" w:rsidRPr="000F6AF5" w:rsidRDefault="000F6AF5" w:rsidP="00FD7F17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0F6AF5">
              <w:rPr>
                <w:b/>
                <w:sz w:val="20"/>
                <w:szCs w:val="20"/>
              </w:rPr>
              <w:t>2018 год</w:t>
            </w:r>
          </w:p>
        </w:tc>
      </w:tr>
      <w:tr w:rsidR="000F6AF5" w:rsidRPr="004A52D4" w:rsidTr="000F6AF5">
        <w:trPr>
          <w:cantSplit/>
          <w:trHeight w:val="665"/>
        </w:trPr>
        <w:tc>
          <w:tcPr>
            <w:tcW w:w="294" w:type="pct"/>
            <w:vMerge/>
          </w:tcPr>
          <w:p w:rsidR="000F6AF5" w:rsidRPr="000F6AF5" w:rsidRDefault="000F6AF5" w:rsidP="00FD7F17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44" w:type="pct"/>
            <w:vMerge/>
          </w:tcPr>
          <w:p w:rsidR="000F6AF5" w:rsidRPr="000F6AF5" w:rsidRDefault="000F6AF5" w:rsidP="00FD7F17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521" w:type="pct"/>
          </w:tcPr>
          <w:p w:rsidR="000F6AF5" w:rsidRPr="000F6AF5" w:rsidRDefault="000F6AF5" w:rsidP="00FD7F17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0F6AF5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23" w:type="pct"/>
          </w:tcPr>
          <w:p w:rsidR="000F6AF5" w:rsidRPr="000F6AF5" w:rsidRDefault="000F6AF5" w:rsidP="00FD7F17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0F6AF5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98" w:type="pct"/>
          </w:tcPr>
          <w:p w:rsidR="000F6AF5" w:rsidRPr="000F6AF5" w:rsidRDefault="000F6AF5" w:rsidP="00FD7F17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0F6AF5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22" w:type="pct"/>
          </w:tcPr>
          <w:p w:rsidR="000F6AF5" w:rsidRPr="000F6AF5" w:rsidRDefault="000F6AF5" w:rsidP="00FD7F17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0F6AF5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22" w:type="pct"/>
          </w:tcPr>
          <w:p w:rsidR="000F6AF5" w:rsidRPr="000F6AF5" w:rsidRDefault="000F6AF5" w:rsidP="00FD7F17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0F6AF5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676" w:type="pct"/>
          </w:tcPr>
          <w:p w:rsidR="000F6AF5" w:rsidRPr="000F6AF5" w:rsidRDefault="000F6AF5" w:rsidP="00FD7F17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0F6AF5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0F6AF5" w:rsidRPr="008861DD" w:rsidTr="000F6AF5">
        <w:trPr>
          <w:trHeight w:val="248"/>
        </w:trPr>
        <w:tc>
          <w:tcPr>
            <w:tcW w:w="294" w:type="pct"/>
          </w:tcPr>
          <w:p w:rsidR="000F6AF5" w:rsidRDefault="000F6AF5" w:rsidP="00FD7F17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706" w:type="pct"/>
            <w:gridSpan w:val="7"/>
          </w:tcPr>
          <w:p w:rsidR="000F6AF5" w:rsidRPr="008861DD" w:rsidRDefault="000F6AF5" w:rsidP="00FD7F17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8861DD">
              <w:rPr>
                <w:sz w:val="24"/>
                <w:szCs w:val="24"/>
              </w:rPr>
              <w:t>а территории Павловского муниципального района Нижегородской области</w:t>
            </w:r>
          </w:p>
        </w:tc>
      </w:tr>
      <w:tr w:rsidR="00A73DB5" w:rsidRPr="00EE0B0D" w:rsidTr="000F6AF5">
        <w:trPr>
          <w:trHeight w:val="248"/>
        </w:trPr>
        <w:tc>
          <w:tcPr>
            <w:tcW w:w="294" w:type="pct"/>
          </w:tcPr>
          <w:p w:rsidR="00A73DB5" w:rsidRPr="00EF3760" w:rsidRDefault="00A73DB5" w:rsidP="00FD7F17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1344" w:type="pct"/>
          </w:tcPr>
          <w:p w:rsidR="00A73DB5" w:rsidRPr="005B4283" w:rsidRDefault="00A73DB5" w:rsidP="00FD7F17">
            <w:pPr>
              <w:rPr>
                <w:noProof/>
                <w:sz w:val="24"/>
                <w:szCs w:val="24"/>
              </w:rPr>
            </w:pPr>
            <w:r w:rsidRPr="005B4283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5B4283">
              <w:rPr>
                <w:sz w:val="24"/>
                <w:szCs w:val="24"/>
              </w:rPr>
              <w:t>руб./м</w:t>
            </w:r>
            <w:r w:rsidRPr="005B428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  <w:lang w:val="en-US"/>
              </w:rPr>
            </w:pPr>
            <w:r w:rsidRPr="00EE0B0D">
              <w:rPr>
                <w:sz w:val="24"/>
                <w:szCs w:val="24"/>
              </w:rPr>
              <w:t>28,19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32,41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32,41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32,93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32,93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34,20</w:t>
            </w:r>
          </w:p>
        </w:tc>
      </w:tr>
      <w:tr w:rsidR="00A73DB5" w:rsidRPr="00EE0B0D" w:rsidTr="000F6AF5">
        <w:trPr>
          <w:trHeight w:val="248"/>
        </w:trPr>
        <w:tc>
          <w:tcPr>
            <w:tcW w:w="294" w:type="pct"/>
            <w:vMerge w:val="restart"/>
          </w:tcPr>
          <w:p w:rsidR="00A73DB5" w:rsidRPr="00EF3760" w:rsidRDefault="00A73DB5" w:rsidP="00FD7F17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EF3760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344" w:type="pct"/>
            <w:tcBorders>
              <w:bottom w:val="nil"/>
            </w:tcBorders>
          </w:tcPr>
          <w:p w:rsidR="00A73DB5" w:rsidRPr="005B4283" w:rsidRDefault="00A73DB5" w:rsidP="00FD7F17">
            <w:pPr>
              <w:rPr>
                <w:noProof/>
                <w:sz w:val="24"/>
                <w:szCs w:val="24"/>
              </w:rPr>
            </w:pPr>
            <w:r w:rsidRPr="005B4283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5B4283">
              <w:rPr>
                <w:sz w:val="24"/>
                <w:szCs w:val="24"/>
              </w:rPr>
              <w:t>руб./м</w:t>
            </w:r>
            <w:r w:rsidRPr="005B428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1" w:type="pct"/>
            <w:vMerge w:val="restar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33,26</w:t>
            </w:r>
          </w:p>
        </w:tc>
        <w:tc>
          <w:tcPr>
            <w:tcW w:w="523" w:type="pct"/>
            <w:vMerge w:val="restar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38,24</w:t>
            </w:r>
          </w:p>
        </w:tc>
        <w:tc>
          <w:tcPr>
            <w:tcW w:w="598" w:type="pct"/>
            <w:vMerge w:val="restar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38,24</w:t>
            </w:r>
          </w:p>
        </w:tc>
        <w:tc>
          <w:tcPr>
            <w:tcW w:w="522" w:type="pct"/>
            <w:vMerge w:val="restar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38,86</w:t>
            </w:r>
          </w:p>
        </w:tc>
        <w:tc>
          <w:tcPr>
            <w:tcW w:w="522" w:type="pct"/>
            <w:vMerge w:val="restar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38,86</w:t>
            </w:r>
          </w:p>
        </w:tc>
        <w:tc>
          <w:tcPr>
            <w:tcW w:w="676" w:type="pct"/>
            <w:vMerge w:val="restar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40,36</w:t>
            </w:r>
          </w:p>
        </w:tc>
      </w:tr>
      <w:tr w:rsidR="00A73DB5" w:rsidRPr="00EE0B0D" w:rsidTr="000F6AF5">
        <w:trPr>
          <w:trHeight w:val="246"/>
        </w:trPr>
        <w:tc>
          <w:tcPr>
            <w:tcW w:w="294" w:type="pct"/>
            <w:vMerge/>
          </w:tcPr>
          <w:p w:rsidR="00A73DB5" w:rsidRPr="004A52D4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44" w:type="pct"/>
            <w:tcBorders>
              <w:top w:val="nil"/>
            </w:tcBorders>
          </w:tcPr>
          <w:p w:rsidR="00A73DB5" w:rsidRPr="008861DD" w:rsidRDefault="00A73DB5" w:rsidP="00FD7F17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8861DD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21" w:type="pct"/>
            <w:vMerge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23" w:type="pct"/>
            <w:vMerge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  <w:vMerge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22" w:type="pct"/>
            <w:vMerge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22" w:type="pct"/>
            <w:vMerge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76" w:type="pct"/>
            <w:vMerge/>
          </w:tcPr>
          <w:p w:rsidR="00A73DB5" w:rsidRPr="00F4053D" w:rsidRDefault="00A73DB5" w:rsidP="00FD7F17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A73DB5" w:rsidRPr="00EE0B0D" w:rsidTr="000F6AF5">
        <w:trPr>
          <w:trHeight w:val="246"/>
        </w:trPr>
        <w:tc>
          <w:tcPr>
            <w:tcW w:w="294" w:type="pct"/>
          </w:tcPr>
          <w:p w:rsidR="00A73DB5" w:rsidRPr="004A52D4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1344" w:type="pct"/>
          </w:tcPr>
          <w:p w:rsidR="00A73DB5" w:rsidRPr="008861DD" w:rsidRDefault="00A73DB5" w:rsidP="00FD7F17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8861DD">
              <w:rPr>
                <w:sz w:val="24"/>
                <w:szCs w:val="24"/>
              </w:rPr>
              <w:t>Водоотведение, 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17,90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21,84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21,84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23,91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23,91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24,83</w:t>
            </w:r>
          </w:p>
        </w:tc>
      </w:tr>
      <w:tr w:rsidR="00A73DB5" w:rsidRPr="00EE0B0D" w:rsidTr="000F6AF5">
        <w:trPr>
          <w:trHeight w:val="246"/>
        </w:trPr>
        <w:tc>
          <w:tcPr>
            <w:tcW w:w="294" w:type="pct"/>
            <w:vMerge w:val="restart"/>
          </w:tcPr>
          <w:p w:rsidR="00A73DB5" w:rsidRPr="004A52D4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1.4.</w:t>
            </w:r>
          </w:p>
        </w:tc>
        <w:tc>
          <w:tcPr>
            <w:tcW w:w="1344" w:type="pct"/>
            <w:tcBorders>
              <w:bottom w:val="nil"/>
            </w:tcBorders>
          </w:tcPr>
          <w:p w:rsidR="00A73DB5" w:rsidRPr="008861DD" w:rsidRDefault="00A73DB5" w:rsidP="00FD7F17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8861DD">
              <w:rPr>
                <w:sz w:val="24"/>
                <w:szCs w:val="24"/>
              </w:rPr>
              <w:t>Водоотведение, 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1" w:type="pct"/>
            <w:vMerge w:val="restar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21,12</w:t>
            </w:r>
          </w:p>
        </w:tc>
        <w:tc>
          <w:tcPr>
            <w:tcW w:w="523" w:type="pct"/>
            <w:vMerge w:val="restar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25,77</w:t>
            </w:r>
          </w:p>
        </w:tc>
        <w:tc>
          <w:tcPr>
            <w:tcW w:w="598" w:type="pct"/>
            <w:vMerge w:val="restar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25,77</w:t>
            </w:r>
          </w:p>
        </w:tc>
        <w:tc>
          <w:tcPr>
            <w:tcW w:w="522" w:type="pct"/>
            <w:vMerge w:val="restar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28,21</w:t>
            </w:r>
          </w:p>
        </w:tc>
        <w:tc>
          <w:tcPr>
            <w:tcW w:w="522" w:type="pct"/>
            <w:vMerge w:val="restar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28,21</w:t>
            </w:r>
          </w:p>
        </w:tc>
        <w:tc>
          <w:tcPr>
            <w:tcW w:w="676" w:type="pct"/>
            <w:vMerge w:val="restar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29,30</w:t>
            </w:r>
          </w:p>
        </w:tc>
      </w:tr>
      <w:tr w:rsidR="000F6AF5" w:rsidRPr="00EE0B0D" w:rsidTr="000F6AF5">
        <w:trPr>
          <w:trHeight w:val="246"/>
        </w:trPr>
        <w:tc>
          <w:tcPr>
            <w:tcW w:w="294" w:type="pct"/>
            <w:vMerge/>
          </w:tcPr>
          <w:p w:rsidR="000F6AF5" w:rsidRPr="004A52D4" w:rsidRDefault="000F6AF5" w:rsidP="00FD7F17">
            <w:pPr>
              <w:pStyle w:val="ac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44" w:type="pct"/>
            <w:tcBorders>
              <w:top w:val="nil"/>
            </w:tcBorders>
          </w:tcPr>
          <w:p w:rsidR="000F6AF5" w:rsidRPr="008861DD" w:rsidRDefault="000F6AF5" w:rsidP="00FD7F17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8861DD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21" w:type="pct"/>
            <w:vMerge/>
            <w:vAlign w:val="bottom"/>
          </w:tcPr>
          <w:p w:rsidR="000F6AF5" w:rsidRPr="00EE0B0D" w:rsidRDefault="000F6AF5" w:rsidP="00FD7F17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23" w:type="pct"/>
            <w:vMerge/>
            <w:vAlign w:val="bottom"/>
          </w:tcPr>
          <w:p w:rsidR="000F6AF5" w:rsidRPr="00EE0B0D" w:rsidRDefault="000F6AF5" w:rsidP="00FD7F17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  <w:vMerge/>
          </w:tcPr>
          <w:p w:rsidR="000F6AF5" w:rsidRPr="00EE0B0D" w:rsidRDefault="000F6AF5" w:rsidP="00FD7F17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22" w:type="pct"/>
            <w:vMerge/>
          </w:tcPr>
          <w:p w:rsidR="000F6AF5" w:rsidRPr="00EE0B0D" w:rsidRDefault="000F6AF5" w:rsidP="00FD7F17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22" w:type="pct"/>
            <w:vMerge/>
          </w:tcPr>
          <w:p w:rsidR="000F6AF5" w:rsidRPr="00EE0B0D" w:rsidRDefault="000F6AF5" w:rsidP="00FD7F17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76" w:type="pct"/>
            <w:vMerge/>
          </w:tcPr>
          <w:p w:rsidR="000F6AF5" w:rsidRPr="00EE0B0D" w:rsidRDefault="000F6AF5" w:rsidP="00FD7F17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0F6AF5" w:rsidRPr="00EE0B0D" w:rsidTr="000F6AF5">
        <w:trPr>
          <w:trHeight w:val="246"/>
        </w:trPr>
        <w:tc>
          <w:tcPr>
            <w:tcW w:w="294" w:type="pct"/>
          </w:tcPr>
          <w:p w:rsidR="000F6AF5" w:rsidRPr="005C3D29" w:rsidRDefault="000F6AF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</w:t>
            </w:r>
          </w:p>
        </w:tc>
        <w:tc>
          <w:tcPr>
            <w:tcW w:w="4706" w:type="pct"/>
            <w:gridSpan w:val="7"/>
          </w:tcPr>
          <w:p w:rsidR="000F6AF5" w:rsidRPr="00EE0B0D" w:rsidRDefault="000F6AF5" w:rsidP="00FD7F17">
            <w:pPr>
              <w:pStyle w:val="ac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 xml:space="preserve">На территории </w:t>
            </w:r>
            <w:proofErr w:type="spellStart"/>
            <w:r w:rsidRPr="00EE0B0D">
              <w:rPr>
                <w:sz w:val="24"/>
                <w:szCs w:val="24"/>
              </w:rPr>
              <w:t>Варежского</w:t>
            </w:r>
            <w:proofErr w:type="spellEnd"/>
            <w:r w:rsidRPr="00EE0B0D">
              <w:rPr>
                <w:sz w:val="24"/>
                <w:szCs w:val="24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EE0B0D" w:rsidTr="000F6AF5">
        <w:trPr>
          <w:trHeight w:val="246"/>
        </w:trPr>
        <w:tc>
          <w:tcPr>
            <w:tcW w:w="294" w:type="pc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2.1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</w:tcPr>
          <w:p w:rsidR="00A73DB5" w:rsidRPr="005B4283" w:rsidRDefault="00A73DB5" w:rsidP="00FD7F17">
            <w:pPr>
              <w:rPr>
                <w:noProof/>
                <w:sz w:val="24"/>
                <w:szCs w:val="24"/>
              </w:rPr>
            </w:pPr>
            <w:r w:rsidRPr="005B4283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5B4283">
              <w:rPr>
                <w:sz w:val="24"/>
                <w:szCs w:val="24"/>
              </w:rPr>
              <w:t>руб./м</w:t>
            </w:r>
            <w:r w:rsidRPr="005B428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37,29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37,29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37,29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32,93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32,93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34,20</w:t>
            </w:r>
          </w:p>
        </w:tc>
      </w:tr>
      <w:tr w:rsidR="00A73DB5" w:rsidRPr="00EE0B0D" w:rsidTr="000F6AF5">
        <w:trPr>
          <w:trHeight w:val="246"/>
        </w:trPr>
        <w:tc>
          <w:tcPr>
            <w:tcW w:w="294" w:type="pct"/>
            <w:vMerge w:val="restar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2.2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  <w:tcBorders>
              <w:bottom w:val="nil"/>
            </w:tcBorders>
          </w:tcPr>
          <w:p w:rsidR="00A73DB5" w:rsidRPr="005B4283" w:rsidRDefault="00A73DB5" w:rsidP="00FD7F17">
            <w:pPr>
              <w:rPr>
                <w:noProof/>
                <w:sz w:val="24"/>
                <w:szCs w:val="24"/>
              </w:rPr>
            </w:pPr>
            <w:r w:rsidRPr="005B4283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5B4283">
              <w:rPr>
                <w:sz w:val="24"/>
                <w:szCs w:val="24"/>
              </w:rPr>
              <w:t>руб./м</w:t>
            </w:r>
            <w:r w:rsidRPr="005B428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1" w:type="pct"/>
            <w:vMerge w:val="restar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44,00</w:t>
            </w:r>
          </w:p>
        </w:tc>
        <w:tc>
          <w:tcPr>
            <w:tcW w:w="523" w:type="pct"/>
            <w:vMerge w:val="restar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44,00</w:t>
            </w:r>
          </w:p>
        </w:tc>
        <w:tc>
          <w:tcPr>
            <w:tcW w:w="598" w:type="pct"/>
            <w:vMerge w:val="restar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44,00</w:t>
            </w:r>
          </w:p>
        </w:tc>
        <w:tc>
          <w:tcPr>
            <w:tcW w:w="522" w:type="pct"/>
            <w:vMerge w:val="restar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38,86</w:t>
            </w:r>
          </w:p>
        </w:tc>
        <w:tc>
          <w:tcPr>
            <w:tcW w:w="522" w:type="pct"/>
            <w:vMerge w:val="restar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38,86</w:t>
            </w:r>
          </w:p>
        </w:tc>
        <w:tc>
          <w:tcPr>
            <w:tcW w:w="676" w:type="pct"/>
            <w:vMerge w:val="restar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40,36</w:t>
            </w:r>
          </w:p>
        </w:tc>
      </w:tr>
      <w:tr w:rsidR="000F6AF5" w:rsidRPr="00EE0B0D" w:rsidTr="000F6AF5">
        <w:trPr>
          <w:trHeight w:val="246"/>
        </w:trPr>
        <w:tc>
          <w:tcPr>
            <w:tcW w:w="294" w:type="pct"/>
            <w:vMerge/>
          </w:tcPr>
          <w:p w:rsidR="000F6AF5" w:rsidRPr="004A52D4" w:rsidRDefault="000F6AF5" w:rsidP="00FD7F17">
            <w:pPr>
              <w:pStyle w:val="ac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44" w:type="pct"/>
            <w:tcBorders>
              <w:top w:val="nil"/>
            </w:tcBorders>
          </w:tcPr>
          <w:p w:rsidR="000F6AF5" w:rsidRPr="008861DD" w:rsidRDefault="000F6AF5" w:rsidP="00FD7F17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8861DD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21" w:type="pct"/>
            <w:vMerge/>
            <w:vAlign w:val="bottom"/>
          </w:tcPr>
          <w:p w:rsidR="000F6AF5" w:rsidRPr="00EE0B0D" w:rsidRDefault="000F6AF5" w:rsidP="00FD7F1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pct"/>
            <w:vMerge/>
            <w:vAlign w:val="bottom"/>
          </w:tcPr>
          <w:p w:rsidR="000F6AF5" w:rsidRPr="00EE0B0D" w:rsidRDefault="000F6AF5" w:rsidP="00FD7F1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vMerge/>
          </w:tcPr>
          <w:p w:rsidR="000F6AF5" w:rsidRPr="00EE0B0D" w:rsidRDefault="000F6AF5" w:rsidP="00FD7F1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vMerge/>
          </w:tcPr>
          <w:p w:rsidR="000F6AF5" w:rsidRPr="00EE0B0D" w:rsidRDefault="000F6AF5" w:rsidP="00FD7F1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vMerge/>
          </w:tcPr>
          <w:p w:rsidR="000F6AF5" w:rsidRPr="00EE0B0D" w:rsidRDefault="000F6AF5" w:rsidP="00FD7F1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vMerge/>
          </w:tcPr>
          <w:p w:rsidR="000F6AF5" w:rsidRPr="00EE0B0D" w:rsidRDefault="000F6AF5" w:rsidP="00FD7F17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0F6AF5" w:rsidRPr="00EE0B0D" w:rsidTr="000F6AF5">
        <w:trPr>
          <w:trHeight w:val="246"/>
        </w:trPr>
        <w:tc>
          <w:tcPr>
            <w:tcW w:w="294" w:type="pct"/>
          </w:tcPr>
          <w:p w:rsidR="000F6AF5" w:rsidRPr="005C3D29" w:rsidRDefault="000F6AF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</w:t>
            </w:r>
          </w:p>
        </w:tc>
        <w:tc>
          <w:tcPr>
            <w:tcW w:w="4706" w:type="pct"/>
            <w:gridSpan w:val="7"/>
          </w:tcPr>
          <w:p w:rsidR="000F6AF5" w:rsidRPr="00EE0B0D" w:rsidRDefault="000F6AF5" w:rsidP="00FD7F17">
            <w:pPr>
              <w:pStyle w:val="ac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 xml:space="preserve">На территории </w:t>
            </w:r>
            <w:proofErr w:type="gramStart"/>
            <w:r w:rsidRPr="00EE0B0D">
              <w:rPr>
                <w:sz w:val="24"/>
                <w:szCs w:val="24"/>
              </w:rPr>
              <w:t>г</w:t>
            </w:r>
            <w:proofErr w:type="gramEnd"/>
            <w:r w:rsidRPr="00EE0B0D">
              <w:rPr>
                <w:sz w:val="24"/>
                <w:szCs w:val="24"/>
              </w:rPr>
              <w:t>. Ворсма Павловского муниципального района Нижегородской области</w:t>
            </w:r>
          </w:p>
        </w:tc>
      </w:tr>
      <w:tr w:rsidR="00A73DB5" w:rsidRPr="00EE0B0D" w:rsidTr="000F6AF5">
        <w:trPr>
          <w:trHeight w:val="858"/>
        </w:trPr>
        <w:tc>
          <w:tcPr>
            <w:tcW w:w="294" w:type="pc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3.1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</w:tcPr>
          <w:p w:rsidR="00A73DB5" w:rsidRPr="008861DD" w:rsidRDefault="00A73DB5" w:rsidP="00FD7F17">
            <w:pPr>
              <w:rPr>
                <w:noProof/>
                <w:sz w:val="24"/>
                <w:szCs w:val="24"/>
              </w:rPr>
            </w:pPr>
            <w:r w:rsidRPr="008861DD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8861DD">
              <w:rPr>
                <w:sz w:val="24"/>
                <w:szCs w:val="24"/>
              </w:rPr>
              <w:t>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24,88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29,36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29,36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32,93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32,93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34,20</w:t>
            </w:r>
          </w:p>
        </w:tc>
      </w:tr>
      <w:tr w:rsidR="00A73DB5" w:rsidRPr="00EE0B0D" w:rsidTr="000F6AF5">
        <w:trPr>
          <w:trHeight w:val="246"/>
        </w:trPr>
        <w:tc>
          <w:tcPr>
            <w:tcW w:w="294" w:type="pc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3.2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  <w:tcBorders>
              <w:bottom w:val="nil"/>
            </w:tcBorders>
          </w:tcPr>
          <w:p w:rsidR="00A73DB5" w:rsidRPr="008861DD" w:rsidRDefault="00A73DB5" w:rsidP="00FD7F17">
            <w:pPr>
              <w:rPr>
                <w:noProof/>
                <w:sz w:val="24"/>
                <w:szCs w:val="24"/>
              </w:rPr>
            </w:pPr>
            <w:r w:rsidRPr="008861DD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8861DD">
              <w:rPr>
                <w:sz w:val="24"/>
                <w:szCs w:val="24"/>
              </w:rPr>
              <w:t>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  <w:r w:rsidRPr="008861DD">
              <w:rPr>
                <w:noProof/>
                <w:sz w:val="24"/>
                <w:szCs w:val="24"/>
              </w:rPr>
              <w:t xml:space="preserve"> Население (с учетом НДС)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29,36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34,65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34,65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38,86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38,86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40,36</w:t>
            </w:r>
          </w:p>
        </w:tc>
      </w:tr>
      <w:tr w:rsidR="00A73DB5" w:rsidRPr="00EE0B0D" w:rsidTr="000F6AF5">
        <w:trPr>
          <w:trHeight w:val="815"/>
        </w:trPr>
        <w:tc>
          <w:tcPr>
            <w:tcW w:w="294" w:type="pc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3.3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</w:tcPr>
          <w:p w:rsidR="00A73DB5" w:rsidRPr="008861DD" w:rsidRDefault="00A73DB5" w:rsidP="00FD7F17">
            <w:pPr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Водоотведение</w:t>
            </w:r>
            <w:r w:rsidRPr="008861DD">
              <w:rPr>
                <w:sz w:val="24"/>
                <w:szCs w:val="24"/>
                <w:lang w:eastAsia="en-US"/>
              </w:rPr>
              <w:t xml:space="preserve">, </w:t>
            </w:r>
            <w:r w:rsidRPr="008861DD">
              <w:rPr>
                <w:sz w:val="24"/>
                <w:szCs w:val="24"/>
              </w:rPr>
              <w:t>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27,00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30,59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30,59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23,91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23,91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24,83</w:t>
            </w:r>
          </w:p>
        </w:tc>
      </w:tr>
      <w:tr w:rsidR="00A73DB5" w:rsidRPr="00EE0B0D" w:rsidTr="000F6AF5">
        <w:trPr>
          <w:trHeight w:val="246"/>
        </w:trPr>
        <w:tc>
          <w:tcPr>
            <w:tcW w:w="294" w:type="pc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3.4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  <w:tcBorders>
              <w:bottom w:val="nil"/>
            </w:tcBorders>
          </w:tcPr>
          <w:p w:rsidR="00A73DB5" w:rsidRDefault="00A73DB5" w:rsidP="00FD7F17">
            <w:pPr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Водоотведение</w:t>
            </w:r>
            <w:r w:rsidRPr="008861DD">
              <w:rPr>
                <w:sz w:val="24"/>
                <w:szCs w:val="24"/>
                <w:lang w:eastAsia="en-US"/>
              </w:rPr>
              <w:t xml:space="preserve">, </w:t>
            </w:r>
            <w:r w:rsidRPr="008861DD">
              <w:rPr>
                <w:sz w:val="24"/>
                <w:szCs w:val="24"/>
              </w:rPr>
              <w:t>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  <w:r w:rsidRPr="008861DD">
              <w:rPr>
                <w:noProof/>
                <w:sz w:val="24"/>
                <w:szCs w:val="24"/>
              </w:rPr>
              <w:t xml:space="preserve"> </w:t>
            </w:r>
          </w:p>
          <w:p w:rsidR="00A73DB5" w:rsidRPr="008861DD" w:rsidRDefault="00A73DB5" w:rsidP="00FD7F17">
            <w:pPr>
              <w:rPr>
                <w:noProof/>
                <w:sz w:val="24"/>
                <w:szCs w:val="24"/>
              </w:rPr>
            </w:pPr>
            <w:r w:rsidRPr="008861DD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31,86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36,10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36,10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28,21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28,21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29,30</w:t>
            </w:r>
          </w:p>
        </w:tc>
      </w:tr>
      <w:tr w:rsidR="000F6AF5" w:rsidRPr="00EE0B0D" w:rsidTr="000F6AF5">
        <w:trPr>
          <w:trHeight w:val="246"/>
        </w:trPr>
        <w:tc>
          <w:tcPr>
            <w:tcW w:w="294" w:type="pct"/>
          </w:tcPr>
          <w:p w:rsidR="000F6AF5" w:rsidRPr="005C3D29" w:rsidRDefault="000F6AF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</w:t>
            </w:r>
          </w:p>
        </w:tc>
        <w:tc>
          <w:tcPr>
            <w:tcW w:w="4706" w:type="pct"/>
            <w:gridSpan w:val="7"/>
          </w:tcPr>
          <w:p w:rsidR="000F6AF5" w:rsidRPr="00EE0B0D" w:rsidRDefault="000F6AF5" w:rsidP="00FD7F17">
            <w:pPr>
              <w:pStyle w:val="ac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 xml:space="preserve">На территории </w:t>
            </w:r>
            <w:proofErr w:type="spellStart"/>
            <w:r w:rsidRPr="00EE0B0D">
              <w:rPr>
                <w:sz w:val="24"/>
                <w:szCs w:val="24"/>
              </w:rPr>
              <w:t>Абабковского</w:t>
            </w:r>
            <w:proofErr w:type="spellEnd"/>
            <w:r w:rsidRPr="00EE0B0D">
              <w:rPr>
                <w:sz w:val="24"/>
                <w:szCs w:val="24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EE0B0D" w:rsidTr="000F6AF5">
        <w:trPr>
          <w:trHeight w:val="810"/>
        </w:trPr>
        <w:tc>
          <w:tcPr>
            <w:tcW w:w="294" w:type="pc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4.1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</w:tcPr>
          <w:p w:rsidR="00A73DB5" w:rsidRPr="008861DD" w:rsidRDefault="00A73DB5" w:rsidP="00FD7F17">
            <w:pPr>
              <w:rPr>
                <w:noProof/>
                <w:sz w:val="24"/>
                <w:szCs w:val="24"/>
              </w:rPr>
            </w:pPr>
            <w:r w:rsidRPr="008861DD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8861DD">
              <w:rPr>
                <w:sz w:val="24"/>
                <w:szCs w:val="24"/>
              </w:rPr>
              <w:t>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24,88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29,36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29,36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32,93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32,93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34,20</w:t>
            </w:r>
          </w:p>
        </w:tc>
      </w:tr>
      <w:tr w:rsidR="00A73DB5" w:rsidRPr="00EE0B0D" w:rsidTr="000F6AF5">
        <w:trPr>
          <w:trHeight w:val="246"/>
        </w:trPr>
        <w:tc>
          <w:tcPr>
            <w:tcW w:w="294" w:type="pc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4.2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</w:tcPr>
          <w:p w:rsidR="00A73DB5" w:rsidRPr="008861DD" w:rsidRDefault="00A73DB5" w:rsidP="00FD7F17">
            <w:pPr>
              <w:rPr>
                <w:noProof/>
                <w:sz w:val="24"/>
                <w:szCs w:val="24"/>
              </w:rPr>
            </w:pPr>
            <w:r w:rsidRPr="008861DD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8861DD">
              <w:rPr>
                <w:sz w:val="24"/>
                <w:szCs w:val="24"/>
              </w:rPr>
              <w:t>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  <w:r w:rsidRPr="008861DD">
              <w:rPr>
                <w:noProof/>
                <w:sz w:val="24"/>
                <w:szCs w:val="24"/>
              </w:rPr>
              <w:t xml:space="preserve"> Население (с учетом НДС)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29,36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34,65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34,65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38,86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38,86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40,36</w:t>
            </w:r>
          </w:p>
        </w:tc>
      </w:tr>
      <w:tr w:rsidR="00A73DB5" w:rsidRPr="00EE0B0D" w:rsidTr="000F6AF5">
        <w:trPr>
          <w:trHeight w:val="246"/>
        </w:trPr>
        <w:tc>
          <w:tcPr>
            <w:tcW w:w="294" w:type="pc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4.3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</w:tcPr>
          <w:p w:rsidR="00A73DB5" w:rsidRPr="008861DD" w:rsidRDefault="00A73DB5" w:rsidP="00FD7F17">
            <w:pPr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Водоотведение (без учета очистки)</w:t>
            </w:r>
            <w:r w:rsidRPr="008861DD">
              <w:rPr>
                <w:sz w:val="24"/>
                <w:szCs w:val="24"/>
                <w:lang w:eastAsia="en-US"/>
              </w:rPr>
              <w:t xml:space="preserve">, </w:t>
            </w:r>
            <w:r w:rsidRPr="008861DD">
              <w:rPr>
                <w:sz w:val="24"/>
                <w:szCs w:val="24"/>
              </w:rPr>
              <w:t>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8,72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10,29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10,29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8,42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8,42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8,34</w:t>
            </w:r>
          </w:p>
        </w:tc>
      </w:tr>
      <w:tr w:rsidR="00A73DB5" w:rsidRPr="00EE0B0D" w:rsidTr="000F6AF5">
        <w:trPr>
          <w:trHeight w:val="246"/>
        </w:trPr>
        <w:tc>
          <w:tcPr>
            <w:tcW w:w="294" w:type="pc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4.4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  <w:tcBorders>
              <w:bottom w:val="nil"/>
            </w:tcBorders>
          </w:tcPr>
          <w:p w:rsidR="00A73DB5" w:rsidRDefault="00A73DB5" w:rsidP="00FD7F17">
            <w:pPr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Водоотведение (без учета очистки)</w:t>
            </w:r>
            <w:r w:rsidRPr="008861DD">
              <w:rPr>
                <w:sz w:val="24"/>
                <w:szCs w:val="24"/>
                <w:lang w:eastAsia="en-US"/>
              </w:rPr>
              <w:t xml:space="preserve">, </w:t>
            </w:r>
            <w:r w:rsidRPr="008861DD">
              <w:rPr>
                <w:sz w:val="24"/>
                <w:szCs w:val="24"/>
              </w:rPr>
              <w:t>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  <w:r w:rsidRPr="008861DD">
              <w:rPr>
                <w:noProof/>
                <w:sz w:val="24"/>
                <w:szCs w:val="24"/>
              </w:rPr>
              <w:t xml:space="preserve"> </w:t>
            </w:r>
          </w:p>
          <w:p w:rsidR="00A73DB5" w:rsidRPr="008861DD" w:rsidRDefault="00A73DB5" w:rsidP="00FD7F17">
            <w:pPr>
              <w:rPr>
                <w:noProof/>
                <w:sz w:val="24"/>
                <w:szCs w:val="24"/>
              </w:rPr>
            </w:pPr>
            <w:r w:rsidRPr="008861DD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10,29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12,14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12,14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9,94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9,94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9,84</w:t>
            </w:r>
          </w:p>
        </w:tc>
      </w:tr>
      <w:tr w:rsidR="000F6AF5" w:rsidRPr="00EE0B0D" w:rsidTr="000F6AF5">
        <w:trPr>
          <w:trHeight w:val="246"/>
        </w:trPr>
        <w:tc>
          <w:tcPr>
            <w:tcW w:w="294" w:type="pct"/>
          </w:tcPr>
          <w:p w:rsidR="000F6AF5" w:rsidRPr="005C3D29" w:rsidRDefault="000F6AF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</w:t>
            </w:r>
          </w:p>
        </w:tc>
        <w:tc>
          <w:tcPr>
            <w:tcW w:w="4706" w:type="pct"/>
            <w:gridSpan w:val="7"/>
          </w:tcPr>
          <w:p w:rsidR="000F6AF5" w:rsidRPr="00EE0B0D" w:rsidRDefault="000F6AF5" w:rsidP="00FD7F17">
            <w:pPr>
              <w:pStyle w:val="ac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 xml:space="preserve">На территории </w:t>
            </w:r>
            <w:proofErr w:type="spellStart"/>
            <w:r w:rsidRPr="00EE0B0D">
              <w:rPr>
                <w:sz w:val="24"/>
                <w:szCs w:val="24"/>
              </w:rPr>
              <w:t>Коровинского</w:t>
            </w:r>
            <w:proofErr w:type="spellEnd"/>
            <w:r w:rsidRPr="00EE0B0D">
              <w:rPr>
                <w:sz w:val="24"/>
                <w:szCs w:val="24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EE0B0D" w:rsidTr="000F6AF5">
        <w:trPr>
          <w:trHeight w:val="821"/>
        </w:trPr>
        <w:tc>
          <w:tcPr>
            <w:tcW w:w="294" w:type="pc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5.1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</w:tcPr>
          <w:p w:rsidR="00A73DB5" w:rsidRPr="008861DD" w:rsidRDefault="00A73DB5" w:rsidP="00FD7F17">
            <w:pPr>
              <w:rPr>
                <w:noProof/>
                <w:sz w:val="24"/>
                <w:szCs w:val="24"/>
              </w:rPr>
            </w:pPr>
            <w:r w:rsidRPr="008861DD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8861DD">
              <w:rPr>
                <w:sz w:val="24"/>
                <w:szCs w:val="24"/>
              </w:rPr>
              <w:t>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28,85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33,17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33,17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32,93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32,93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34,20</w:t>
            </w:r>
          </w:p>
        </w:tc>
      </w:tr>
      <w:tr w:rsidR="00A73DB5" w:rsidRPr="00EE0B0D" w:rsidTr="000F6AF5">
        <w:trPr>
          <w:trHeight w:val="246"/>
        </w:trPr>
        <w:tc>
          <w:tcPr>
            <w:tcW w:w="294" w:type="pc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5.2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</w:tcPr>
          <w:p w:rsidR="00A73DB5" w:rsidRPr="008861DD" w:rsidRDefault="00A73DB5" w:rsidP="00FD7F17">
            <w:pPr>
              <w:rPr>
                <w:noProof/>
                <w:sz w:val="24"/>
                <w:szCs w:val="24"/>
              </w:rPr>
            </w:pPr>
            <w:r w:rsidRPr="008861DD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8861DD">
              <w:rPr>
                <w:sz w:val="24"/>
                <w:szCs w:val="24"/>
              </w:rPr>
              <w:t>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  <w:r w:rsidRPr="008861DD">
              <w:rPr>
                <w:noProof/>
                <w:sz w:val="24"/>
                <w:szCs w:val="24"/>
              </w:rPr>
              <w:t xml:space="preserve"> Население (с учетом НДС)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34,04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39,14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39,14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38,86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38,86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40,36</w:t>
            </w:r>
          </w:p>
        </w:tc>
      </w:tr>
      <w:tr w:rsidR="00A73DB5" w:rsidRPr="00EE0B0D" w:rsidTr="000F6AF5">
        <w:trPr>
          <w:trHeight w:val="246"/>
        </w:trPr>
        <w:tc>
          <w:tcPr>
            <w:tcW w:w="294" w:type="pc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5.3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</w:tcPr>
          <w:p w:rsidR="00A73DB5" w:rsidRPr="008861DD" w:rsidRDefault="00A73DB5" w:rsidP="00FD7F17">
            <w:pPr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Водоотведение</w:t>
            </w:r>
            <w:r w:rsidRPr="008861DD">
              <w:rPr>
                <w:sz w:val="24"/>
                <w:szCs w:val="24"/>
                <w:lang w:eastAsia="en-US"/>
              </w:rPr>
              <w:t xml:space="preserve">, </w:t>
            </w:r>
            <w:r w:rsidRPr="008861DD">
              <w:rPr>
                <w:sz w:val="24"/>
                <w:szCs w:val="24"/>
              </w:rPr>
              <w:t>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12,94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15,27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15,27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23,91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23,91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24,83</w:t>
            </w:r>
          </w:p>
        </w:tc>
      </w:tr>
      <w:tr w:rsidR="00A73DB5" w:rsidRPr="00EE0B0D" w:rsidTr="000F6AF5">
        <w:trPr>
          <w:trHeight w:val="246"/>
        </w:trPr>
        <w:tc>
          <w:tcPr>
            <w:tcW w:w="294" w:type="pc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5.4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  <w:tcBorders>
              <w:bottom w:val="nil"/>
            </w:tcBorders>
          </w:tcPr>
          <w:p w:rsidR="00A73DB5" w:rsidRDefault="00A73DB5" w:rsidP="00FD7F17">
            <w:pPr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Водоотведение</w:t>
            </w:r>
            <w:r w:rsidRPr="008861DD">
              <w:rPr>
                <w:sz w:val="24"/>
                <w:szCs w:val="24"/>
                <w:lang w:eastAsia="en-US"/>
              </w:rPr>
              <w:t xml:space="preserve">, </w:t>
            </w:r>
            <w:r w:rsidRPr="008861DD">
              <w:rPr>
                <w:sz w:val="24"/>
                <w:szCs w:val="24"/>
              </w:rPr>
              <w:t>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  <w:r w:rsidRPr="008861DD">
              <w:rPr>
                <w:noProof/>
                <w:sz w:val="24"/>
                <w:szCs w:val="24"/>
              </w:rPr>
              <w:t xml:space="preserve"> </w:t>
            </w:r>
          </w:p>
          <w:p w:rsidR="00A73DB5" w:rsidRPr="008861DD" w:rsidRDefault="00A73DB5" w:rsidP="00FD7F17">
            <w:pPr>
              <w:rPr>
                <w:noProof/>
                <w:sz w:val="24"/>
                <w:szCs w:val="24"/>
              </w:rPr>
            </w:pPr>
            <w:r w:rsidRPr="008861DD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15,27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18,02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18,02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28,21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28,21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29,30</w:t>
            </w:r>
          </w:p>
        </w:tc>
      </w:tr>
      <w:tr w:rsidR="000F6AF5" w:rsidRPr="00EE0B0D" w:rsidTr="000F6AF5">
        <w:trPr>
          <w:trHeight w:val="246"/>
        </w:trPr>
        <w:tc>
          <w:tcPr>
            <w:tcW w:w="294" w:type="pct"/>
          </w:tcPr>
          <w:p w:rsidR="000F6AF5" w:rsidRPr="005C3D29" w:rsidRDefault="000F6AF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6.</w:t>
            </w:r>
          </w:p>
        </w:tc>
        <w:tc>
          <w:tcPr>
            <w:tcW w:w="4706" w:type="pct"/>
            <w:gridSpan w:val="7"/>
          </w:tcPr>
          <w:p w:rsidR="000F6AF5" w:rsidRPr="00EE0B0D" w:rsidRDefault="000F6AF5" w:rsidP="00FD7F17">
            <w:pPr>
              <w:pStyle w:val="ac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 xml:space="preserve">На территории </w:t>
            </w:r>
            <w:proofErr w:type="spellStart"/>
            <w:r w:rsidRPr="00EE0B0D">
              <w:rPr>
                <w:sz w:val="24"/>
                <w:szCs w:val="24"/>
              </w:rPr>
              <w:t>Грудцинского</w:t>
            </w:r>
            <w:proofErr w:type="spellEnd"/>
            <w:r w:rsidRPr="00EE0B0D">
              <w:rPr>
                <w:sz w:val="24"/>
                <w:szCs w:val="24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EE0B0D" w:rsidTr="000F6AF5">
        <w:trPr>
          <w:trHeight w:val="246"/>
        </w:trPr>
        <w:tc>
          <w:tcPr>
            <w:tcW w:w="294" w:type="pc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6.1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</w:tcPr>
          <w:p w:rsidR="00A73DB5" w:rsidRPr="008861DD" w:rsidRDefault="00A73DB5" w:rsidP="00FD7F17">
            <w:pPr>
              <w:rPr>
                <w:noProof/>
                <w:sz w:val="24"/>
                <w:szCs w:val="24"/>
              </w:rPr>
            </w:pPr>
            <w:r w:rsidRPr="008861DD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8861DD">
              <w:rPr>
                <w:sz w:val="24"/>
                <w:szCs w:val="24"/>
              </w:rPr>
              <w:t>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13,02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15,75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15,75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32,93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32,93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34,20</w:t>
            </w:r>
          </w:p>
        </w:tc>
      </w:tr>
      <w:tr w:rsidR="00A73DB5" w:rsidRPr="00EE0B0D" w:rsidTr="000F6AF5">
        <w:trPr>
          <w:trHeight w:val="246"/>
        </w:trPr>
        <w:tc>
          <w:tcPr>
            <w:tcW w:w="294" w:type="pc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6.2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  <w:tcBorders>
              <w:bottom w:val="nil"/>
            </w:tcBorders>
          </w:tcPr>
          <w:p w:rsidR="00A73DB5" w:rsidRPr="008861DD" w:rsidRDefault="00A73DB5" w:rsidP="00FD7F17">
            <w:pPr>
              <w:rPr>
                <w:noProof/>
                <w:sz w:val="24"/>
                <w:szCs w:val="24"/>
              </w:rPr>
            </w:pPr>
            <w:r w:rsidRPr="008861DD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8861DD">
              <w:rPr>
                <w:sz w:val="24"/>
                <w:szCs w:val="24"/>
              </w:rPr>
              <w:t>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  <w:r w:rsidRPr="008861DD">
              <w:rPr>
                <w:noProof/>
                <w:sz w:val="24"/>
                <w:szCs w:val="24"/>
              </w:rPr>
              <w:t xml:space="preserve"> Население (с учетом НДС)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15,36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18,59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18,59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38,86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38,86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40,36</w:t>
            </w:r>
          </w:p>
        </w:tc>
      </w:tr>
      <w:tr w:rsidR="00A73DB5" w:rsidRPr="00EE0B0D" w:rsidTr="000F6AF5">
        <w:trPr>
          <w:trHeight w:val="246"/>
        </w:trPr>
        <w:tc>
          <w:tcPr>
            <w:tcW w:w="294" w:type="pc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6.3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  <w:tcBorders>
              <w:bottom w:val="nil"/>
            </w:tcBorders>
          </w:tcPr>
          <w:p w:rsidR="00A73DB5" w:rsidRPr="008861DD" w:rsidRDefault="00A73DB5" w:rsidP="00FD7F17">
            <w:pPr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Водоотведение (без учета очистки)</w:t>
            </w:r>
            <w:r w:rsidRPr="008861DD">
              <w:rPr>
                <w:sz w:val="24"/>
                <w:szCs w:val="24"/>
                <w:lang w:eastAsia="en-US"/>
              </w:rPr>
              <w:t xml:space="preserve">, </w:t>
            </w:r>
            <w:r w:rsidRPr="008861DD">
              <w:rPr>
                <w:sz w:val="24"/>
                <w:szCs w:val="24"/>
              </w:rPr>
              <w:t>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  <w:r w:rsidRPr="008861DD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6,19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7,48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7,48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8,42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8,42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8,34</w:t>
            </w:r>
          </w:p>
        </w:tc>
      </w:tr>
      <w:tr w:rsidR="00A73DB5" w:rsidRPr="00EE0B0D" w:rsidTr="000F6AF5">
        <w:trPr>
          <w:trHeight w:val="246"/>
        </w:trPr>
        <w:tc>
          <w:tcPr>
            <w:tcW w:w="294" w:type="pct"/>
          </w:tcPr>
          <w:p w:rsidR="00A73DB5" w:rsidRPr="005C3D29" w:rsidRDefault="00A73DB5" w:rsidP="00FD7F17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6.4</w:t>
            </w:r>
            <w:r w:rsidRPr="005C3D29">
              <w:rPr>
                <w:b/>
                <w:bCs/>
                <w:sz w:val="20"/>
              </w:rPr>
              <w:t>.</w:t>
            </w:r>
          </w:p>
        </w:tc>
        <w:tc>
          <w:tcPr>
            <w:tcW w:w="1344" w:type="pct"/>
          </w:tcPr>
          <w:p w:rsidR="00A73DB5" w:rsidRDefault="00A73DB5" w:rsidP="00FD7F17">
            <w:pPr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Водоотведение (без учета очистки)</w:t>
            </w:r>
            <w:r w:rsidRPr="008861DD">
              <w:rPr>
                <w:sz w:val="24"/>
                <w:szCs w:val="24"/>
                <w:lang w:eastAsia="en-US"/>
              </w:rPr>
              <w:t xml:space="preserve">, </w:t>
            </w:r>
            <w:r w:rsidRPr="008861DD">
              <w:rPr>
                <w:sz w:val="24"/>
                <w:szCs w:val="24"/>
              </w:rPr>
              <w:t>руб./м</w:t>
            </w:r>
            <w:r w:rsidRPr="008861DD">
              <w:rPr>
                <w:sz w:val="24"/>
                <w:szCs w:val="24"/>
                <w:vertAlign w:val="superscript"/>
              </w:rPr>
              <w:t>3</w:t>
            </w:r>
            <w:r w:rsidRPr="008861DD">
              <w:rPr>
                <w:noProof/>
                <w:sz w:val="24"/>
                <w:szCs w:val="24"/>
              </w:rPr>
              <w:t xml:space="preserve"> </w:t>
            </w:r>
          </w:p>
          <w:p w:rsidR="00A73DB5" w:rsidRPr="008861DD" w:rsidRDefault="00A73DB5" w:rsidP="00FD7F17">
            <w:pPr>
              <w:rPr>
                <w:sz w:val="24"/>
                <w:szCs w:val="24"/>
                <w:lang w:eastAsia="en-US"/>
              </w:rPr>
            </w:pPr>
            <w:r w:rsidRPr="008861DD">
              <w:rPr>
                <w:sz w:val="24"/>
                <w:szCs w:val="24"/>
                <w:lang w:eastAsia="en-US"/>
              </w:rPr>
              <w:t>Население (с учетом НДС)</w:t>
            </w:r>
          </w:p>
        </w:tc>
        <w:tc>
          <w:tcPr>
            <w:tcW w:w="521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7,30</w:t>
            </w:r>
          </w:p>
        </w:tc>
        <w:tc>
          <w:tcPr>
            <w:tcW w:w="523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8,83</w:t>
            </w:r>
          </w:p>
        </w:tc>
        <w:tc>
          <w:tcPr>
            <w:tcW w:w="598" w:type="pct"/>
            <w:vAlign w:val="bottom"/>
          </w:tcPr>
          <w:p w:rsidR="00A73DB5" w:rsidRPr="00EE0B0D" w:rsidRDefault="00A73DB5" w:rsidP="00FD7F17">
            <w:pPr>
              <w:pStyle w:val="ac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8,83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9,94</w:t>
            </w:r>
          </w:p>
        </w:tc>
        <w:tc>
          <w:tcPr>
            <w:tcW w:w="522" w:type="pct"/>
            <w:vAlign w:val="bottom"/>
          </w:tcPr>
          <w:p w:rsidR="00A73DB5" w:rsidRPr="00EE0B0D" w:rsidRDefault="00A73DB5" w:rsidP="00FD7F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0B0D">
              <w:rPr>
                <w:sz w:val="24"/>
                <w:szCs w:val="24"/>
              </w:rPr>
              <w:t>9,94</w:t>
            </w:r>
          </w:p>
        </w:tc>
        <w:tc>
          <w:tcPr>
            <w:tcW w:w="676" w:type="pct"/>
            <w:vAlign w:val="bottom"/>
          </w:tcPr>
          <w:p w:rsidR="00A73DB5" w:rsidRPr="00EE0B0D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9,84</w:t>
            </w:r>
          </w:p>
        </w:tc>
      </w:tr>
    </w:tbl>
    <w:p w:rsidR="000F6AF5" w:rsidRPr="000F6AF5" w:rsidRDefault="000F6AF5" w:rsidP="000F6AF5">
      <w:pPr>
        <w:pStyle w:val="ac"/>
        <w:spacing w:line="276" w:lineRule="auto"/>
        <w:jc w:val="right"/>
      </w:pPr>
      <w:r w:rsidRPr="000F6AF5">
        <w:t>».</w:t>
      </w:r>
    </w:p>
    <w:p w:rsidR="000F6AF5" w:rsidRPr="000F6AF5" w:rsidRDefault="000F6AF5" w:rsidP="000F6AF5">
      <w:pPr>
        <w:pStyle w:val="ac"/>
        <w:spacing w:line="276" w:lineRule="auto"/>
      </w:pPr>
      <w:r w:rsidRPr="000F6AF5">
        <w:rPr>
          <w:b/>
          <w:i/>
        </w:rPr>
        <w:t>1.2.</w:t>
      </w:r>
      <w:r w:rsidRPr="000F6AF5">
        <w:t xml:space="preserve"> Приложения 1 – 3 к решению изложить в новой редакции согласно Приложениям 1 - 3 к настоящему решению.</w:t>
      </w:r>
    </w:p>
    <w:p w:rsidR="000F6AF5" w:rsidRPr="000F6AF5" w:rsidRDefault="000F6AF5" w:rsidP="000F6AF5">
      <w:pPr>
        <w:pStyle w:val="ac"/>
        <w:spacing w:line="276" w:lineRule="auto"/>
        <w:ind w:firstLine="720"/>
      </w:pPr>
      <w:r w:rsidRPr="000F6AF5">
        <w:rPr>
          <w:b/>
        </w:rPr>
        <w:t>2.</w:t>
      </w:r>
      <w:r w:rsidRPr="000F6AF5">
        <w:t xml:space="preserve"> Настоящее решение вступает в силу с 1 января 2018 года.</w:t>
      </w:r>
    </w:p>
    <w:p w:rsidR="007263E4" w:rsidRPr="00463A3A" w:rsidRDefault="007263E4" w:rsidP="00463A3A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C8751A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Ю.Л.Алешина</w:t>
      </w:r>
    </w:p>
    <w:p w:rsidR="00FC2361" w:rsidRPr="00FC2361" w:rsidRDefault="00FC2361" w:rsidP="00FC2361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470CE" w:rsidRDefault="00B470C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Default="00DE5B8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Default="00DE5B8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  <w:r w:rsidR="00B75ED4">
              <w:t>1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FC2361" w:rsidRDefault="00FC2361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</w:t>
            </w:r>
            <w:r w:rsidR="00B75ED4">
              <w:t>2</w:t>
            </w:r>
            <w:r w:rsidR="007A154F">
              <w:t>8</w:t>
            </w:r>
            <w:r w:rsidR="00702F89">
              <w:t xml:space="preserve"> ноября </w:t>
            </w:r>
            <w:r>
              <w:t xml:space="preserve">2017 года № </w:t>
            </w:r>
            <w:r w:rsidR="00204FE7">
              <w:t>60/44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FC2361" w:rsidRPr="00603A2A" w:rsidTr="00B75ED4">
        <w:trPr>
          <w:trHeight w:val="1433"/>
        </w:trPr>
        <w:tc>
          <w:tcPr>
            <w:tcW w:w="4958" w:type="dxa"/>
          </w:tcPr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DB6FB6" w:rsidRDefault="00DB6F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 w:rsidR="00B75ED4">
              <w:t xml:space="preserve"> 1</w:t>
            </w:r>
            <w:r w:rsidRPr="00603A2A">
              <w:t xml:space="preserve"> 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FC2361" w:rsidRPr="00603A2A" w:rsidRDefault="00FC2361" w:rsidP="000F6AF5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 w:rsidR="000F6AF5">
              <w:t>30</w:t>
            </w:r>
            <w:r w:rsidR="00B75ED4">
              <w:t xml:space="preserve"> ноября 2015</w:t>
            </w:r>
            <w:r w:rsidRPr="00603A2A">
              <w:t xml:space="preserve"> года № </w:t>
            </w:r>
            <w:r w:rsidR="000F6AF5">
              <w:t>45/27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75ED4" w:rsidRPr="00B542CC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 xml:space="preserve">ПО ОКАЗАНИЮ УСЛУГ </w:t>
      </w:r>
      <w:r>
        <w:rPr>
          <w:b/>
          <w:bCs/>
          <w:sz w:val="24"/>
          <w:szCs w:val="24"/>
        </w:rPr>
        <w:t>ХОЛОДНОГО ВОДОСНАБЖЕНИЯ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992"/>
        <w:gridCol w:w="668"/>
        <w:gridCol w:w="41"/>
        <w:gridCol w:w="425"/>
        <w:gridCol w:w="567"/>
        <w:gridCol w:w="47"/>
        <w:gridCol w:w="581"/>
        <w:gridCol w:w="175"/>
        <w:gridCol w:w="331"/>
        <w:gridCol w:w="661"/>
        <w:gridCol w:w="48"/>
        <w:gridCol w:w="141"/>
        <w:gridCol w:w="189"/>
        <w:gridCol w:w="1371"/>
      </w:tblGrid>
      <w:tr w:rsidR="00A73DB5" w:rsidRPr="00A73DB5" w:rsidTr="00F82E05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A73DB5" w:rsidRPr="00A73DB5" w:rsidTr="00F82E05">
        <w:trPr>
          <w:trHeight w:val="90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Наименование </w:t>
            </w:r>
            <w:proofErr w:type="gramStart"/>
            <w:r w:rsidRPr="00A73DB5">
              <w:rPr>
                <w:sz w:val="20"/>
              </w:rPr>
              <w:t>регулируемой</w:t>
            </w:r>
            <w:proofErr w:type="gramEnd"/>
            <w:r w:rsidRPr="00A73DB5">
              <w:rPr>
                <w:sz w:val="20"/>
              </w:rPr>
              <w:t xml:space="preserve">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организации (ИНН)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25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A73DB5">
            <w:pPr>
              <w:rPr>
                <w:sz w:val="20"/>
              </w:rPr>
            </w:pPr>
            <w:r w:rsidRPr="00A73DB5">
              <w:rPr>
                <w:sz w:val="20"/>
              </w:rPr>
              <w:t>МУНИЦИПАЛЬНОЕ УНИТАРНОЕ ПРЕДПРИЯТИЕ «ВОДОКАНАЛ» (ИНН 5252021897)</w:t>
            </w:r>
          </w:p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Местонахождение         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DE5B85" w:rsidRDefault="00A73DB5" w:rsidP="00A73DB5">
            <w:pPr>
              <w:rPr>
                <w:sz w:val="20"/>
              </w:rPr>
            </w:pPr>
            <w:r w:rsidRPr="00A73DB5">
              <w:rPr>
                <w:sz w:val="20"/>
              </w:rPr>
              <w:t xml:space="preserve">606100, Нижегородская область, </w:t>
            </w:r>
            <w:proofErr w:type="gramStart"/>
            <w:r w:rsidRPr="00A73DB5">
              <w:rPr>
                <w:sz w:val="20"/>
              </w:rPr>
              <w:t>г</w:t>
            </w:r>
            <w:proofErr w:type="gramEnd"/>
            <w:r w:rsidRPr="00A73DB5">
              <w:rPr>
                <w:sz w:val="20"/>
              </w:rPr>
              <w:t>. Павлово, ул. Дальняя Круча, д. 40</w:t>
            </w:r>
          </w:p>
          <w:p w:rsidR="00A73DB5" w:rsidRPr="00A73DB5" w:rsidRDefault="00A73DB5" w:rsidP="00F82E05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</w:tr>
      <w:tr w:rsidR="00A73DB5" w:rsidRPr="00A73DB5" w:rsidTr="00F82E05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Наименование            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A73DB5" w:rsidRPr="00A73DB5" w:rsidTr="00F82E05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Местонахождение         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>2. Объем подачи холодной воды,</w:t>
            </w:r>
          </w:p>
        </w:tc>
      </w:tr>
      <w:tr w:rsidR="00A73DB5" w:rsidRPr="00A73DB5" w:rsidTr="00F82E05">
        <w:trPr>
          <w:trHeight w:val="26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sz w:val="20"/>
              </w:rPr>
              <w:t>Подано воды всего, тыс</w:t>
            </w:r>
            <w:proofErr w:type="gramStart"/>
            <w:r w:rsidRPr="00A73DB5">
              <w:rPr>
                <w:sz w:val="20"/>
              </w:rPr>
              <w:t>.м</w:t>
            </w:r>
            <w:proofErr w:type="gramEnd"/>
            <w:r w:rsidRPr="00A73DB5">
              <w:rPr>
                <w:sz w:val="20"/>
                <w:vertAlign w:val="superscript"/>
              </w:rPr>
              <w:t>3</w:t>
            </w:r>
            <w:r w:rsidRPr="00A73DB5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6239,204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6 051,69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6 051,69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населению,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3182,000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3 031,91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3 031,91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284,230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270,70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270,70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2772,984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2 749,08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2 749,08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b/>
                <w:sz w:val="20"/>
              </w:rPr>
              <w:t xml:space="preserve">в том числе: на территории  </w:t>
            </w:r>
            <w:proofErr w:type="gramStart"/>
            <w:r w:rsidRPr="00A73DB5">
              <w:rPr>
                <w:b/>
                <w:sz w:val="20"/>
              </w:rPr>
              <w:t>г</w:t>
            </w:r>
            <w:proofErr w:type="gramEnd"/>
            <w:r w:rsidRPr="00A73DB5">
              <w:rPr>
                <w:b/>
                <w:sz w:val="20"/>
              </w:rPr>
              <w:t xml:space="preserve">. Ворсма и </w:t>
            </w:r>
            <w:proofErr w:type="spellStart"/>
            <w:r w:rsidRPr="00A73DB5">
              <w:rPr>
                <w:b/>
                <w:sz w:val="20"/>
              </w:rPr>
              <w:t>Абабковского</w:t>
            </w:r>
            <w:proofErr w:type="spellEnd"/>
            <w:r w:rsidRPr="00A73DB5">
              <w:rPr>
                <w:b/>
                <w:sz w:val="20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sz w:val="20"/>
              </w:rPr>
              <w:t>Подано воды всего, тыс</w:t>
            </w:r>
            <w:proofErr w:type="gramStart"/>
            <w:r w:rsidRPr="00A73DB5">
              <w:rPr>
                <w:sz w:val="20"/>
              </w:rPr>
              <w:t>.м</w:t>
            </w:r>
            <w:proofErr w:type="gramEnd"/>
            <w:r w:rsidRPr="00A73DB5">
              <w:rPr>
                <w:sz w:val="20"/>
                <w:vertAlign w:val="superscript"/>
              </w:rPr>
              <w:t>3</w:t>
            </w:r>
            <w:r w:rsidRPr="00A73DB5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625,03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595,27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595,27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населению,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401,74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382,61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382,61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21,71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20,68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20,68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201,59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191,99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191,99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 xml:space="preserve">на территории </w:t>
            </w:r>
            <w:proofErr w:type="spellStart"/>
            <w:r w:rsidRPr="00A73DB5">
              <w:rPr>
                <w:b/>
                <w:sz w:val="20"/>
              </w:rPr>
              <w:t>Варежского</w:t>
            </w:r>
            <w:proofErr w:type="spellEnd"/>
            <w:r w:rsidRPr="00A73DB5">
              <w:rPr>
                <w:b/>
                <w:sz w:val="20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sz w:val="20"/>
              </w:rPr>
              <w:t>Подано воды всего, тыс</w:t>
            </w:r>
            <w:proofErr w:type="gramStart"/>
            <w:r w:rsidRPr="00A73DB5">
              <w:rPr>
                <w:sz w:val="20"/>
              </w:rPr>
              <w:t>.м</w:t>
            </w:r>
            <w:proofErr w:type="gramEnd"/>
            <w:r w:rsidRPr="00A73DB5">
              <w:rPr>
                <w:sz w:val="20"/>
                <w:vertAlign w:val="superscript"/>
              </w:rPr>
              <w:t>3</w:t>
            </w:r>
            <w:r w:rsidRPr="00A73DB5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29,90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29,90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29,90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населению,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29,90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29,90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29,90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b/>
                <w:sz w:val="20"/>
              </w:rPr>
              <w:t xml:space="preserve">на  территории </w:t>
            </w:r>
            <w:proofErr w:type="spellStart"/>
            <w:r w:rsidRPr="00A73DB5">
              <w:rPr>
                <w:b/>
                <w:sz w:val="20"/>
              </w:rPr>
              <w:t>Коровинского</w:t>
            </w:r>
            <w:proofErr w:type="spellEnd"/>
            <w:r w:rsidRPr="00A73DB5">
              <w:rPr>
                <w:b/>
                <w:sz w:val="20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sz w:val="20"/>
              </w:rPr>
              <w:t>Подано воды всего, тыс</w:t>
            </w:r>
            <w:proofErr w:type="gramStart"/>
            <w:r w:rsidRPr="00A73DB5">
              <w:rPr>
                <w:sz w:val="20"/>
              </w:rPr>
              <w:t>.м</w:t>
            </w:r>
            <w:proofErr w:type="gramEnd"/>
            <w:r w:rsidRPr="00A73DB5">
              <w:rPr>
                <w:sz w:val="20"/>
                <w:vertAlign w:val="superscript"/>
              </w:rPr>
              <w:t>3</w:t>
            </w:r>
            <w:r w:rsidRPr="00A73DB5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137,52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132,67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132,67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lastRenderedPageBreak/>
              <w:t>- населению,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97,92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93,25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93,25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3,99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3,80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3,80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35,62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35,62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35,62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b/>
                <w:sz w:val="20"/>
              </w:rPr>
              <w:t>на  территории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sz w:val="20"/>
              </w:rPr>
              <w:t>Подано воды всего, тыс</w:t>
            </w:r>
            <w:proofErr w:type="gramStart"/>
            <w:r w:rsidRPr="00A73DB5">
              <w:rPr>
                <w:sz w:val="20"/>
              </w:rPr>
              <w:t>.м</w:t>
            </w:r>
            <w:proofErr w:type="gramEnd"/>
            <w:r w:rsidRPr="00A73DB5">
              <w:rPr>
                <w:sz w:val="20"/>
                <w:vertAlign w:val="superscript"/>
              </w:rPr>
              <w:t>3</w:t>
            </w:r>
            <w:r w:rsidRPr="00A73DB5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5399,05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5248,40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5248,40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населению,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2 605,85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2 481,77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2 481,77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257,61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245,35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245,35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2535,59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2521,28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2521,28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b/>
                <w:sz w:val="20"/>
              </w:rPr>
              <w:t xml:space="preserve">на территории  </w:t>
            </w:r>
            <w:proofErr w:type="spellStart"/>
            <w:r w:rsidRPr="00A73DB5">
              <w:rPr>
                <w:b/>
                <w:sz w:val="20"/>
              </w:rPr>
              <w:t>Грудцинского</w:t>
            </w:r>
            <w:proofErr w:type="spellEnd"/>
            <w:r w:rsidRPr="00A73DB5">
              <w:rPr>
                <w:b/>
                <w:sz w:val="20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sz w:val="20"/>
              </w:rPr>
              <w:t>Подано воды всего, тыс</w:t>
            </w:r>
            <w:proofErr w:type="gramStart"/>
            <w:r w:rsidRPr="00A73DB5">
              <w:rPr>
                <w:sz w:val="20"/>
              </w:rPr>
              <w:t>.м</w:t>
            </w:r>
            <w:proofErr w:type="gramEnd"/>
            <w:r w:rsidRPr="00A73DB5">
              <w:rPr>
                <w:sz w:val="20"/>
                <w:vertAlign w:val="superscript"/>
              </w:rPr>
              <w:t>3</w:t>
            </w:r>
            <w:r w:rsidRPr="00A73DB5">
              <w:rPr>
                <w:sz w:val="20"/>
              </w:rPr>
              <w:t xml:space="preserve"> в том числе: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47,69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45,42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45,42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населению,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46,59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44,37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44,37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0,92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0,88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0,88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0,18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0,17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0,17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96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A73DB5" w:rsidRPr="00A73DB5" w:rsidTr="00F82E05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Всего сумма, тыс. руб.  </w:t>
            </w:r>
          </w:p>
        </w:tc>
      </w:tr>
      <w:tr w:rsidR="00A73DB5" w:rsidRPr="00A73DB5" w:rsidTr="00F82E05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Другие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153 285,62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153 285,62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10 342,23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10 342,23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8 518,55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8 518,55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2 641,90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2 641,90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Итого на период с 01.01.2016 по 31.12.2016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174788,30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73DB5">
              <w:rPr>
                <w:sz w:val="20"/>
              </w:rPr>
              <w:t>174788,30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01.01.2017 по 31.12.20172017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161617,978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161617,978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01.01.2017 по 31.12.20172017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10 720,03   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10 720,03   </w:t>
            </w:r>
          </w:p>
        </w:tc>
      </w:tr>
      <w:tr w:rsidR="00A73DB5" w:rsidRPr="00A73DB5" w:rsidTr="00F82E05">
        <w:trPr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01.01.2017 по 31.12.20172017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01.01.2017 по 31.12.20172017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10 585,00   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10 585,00   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01.01.2017 по 31.12.20172017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871,77   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871,77   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01.01.2017 по 31.12.20172017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2 473,29   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2 473,29   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Итого на период с 01.01.2017 по 31.12.2017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186268,07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73DB5">
              <w:rPr>
                <w:sz w:val="20"/>
              </w:rPr>
              <w:t>186268,07</w:t>
            </w:r>
          </w:p>
        </w:tc>
      </w:tr>
      <w:tr w:rsidR="00A73DB5" w:rsidRPr="00A73DB5" w:rsidTr="00F82E05">
        <w:trPr>
          <w:trHeight w:val="178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73DB5">
              <w:rPr>
                <w:sz w:val="20"/>
              </w:rPr>
              <w:t>159930,51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73DB5">
              <w:rPr>
                <w:sz w:val="20"/>
              </w:rPr>
              <w:t>159930,51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11005,51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11005,51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lastRenderedPageBreak/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10624,00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10624,00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4159,44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4159,44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Итого на период с 01.01.2018 по 31.12.2018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73DB5">
              <w:rPr>
                <w:sz w:val="20"/>
              </w:rPr>
              <w:t>185719,46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73DB5">
              <w:rPr>
                <w:sz w:val="20"/>
              </w:rPr>
              <w:t>185719,46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73DB5">
              <w:rPr>
                <w:sz w:val="20"/>
              </w:rPr>
              <w:t>546775,83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73DB5">
              <w:rPr>
                <w:sz w:val="20"/>
              </w:rPr>
              <w:t>546775,83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A73DB5" w:rsidRPr="00A73DB5" w:rsidTr="00F82E05">
        <w:trPr>
          <w:trHeight w:val="360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73DB5">
              <w:rPr>
                <w:sz w:val="20"/>
              </w:rPr>
              <w:t xml:space="preserve">  </w:t>
            </w:r>
            <w:r w:rsidRPr="00A73DB5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i/>
                <w:sz w:val="20"/>
              </w:rPr>
              <w:t xml:space="preserve">                 систем водоснабжения</w:t>
            </w:r>
          </w:p>
        </w:tc>
      </w:tr>
      <w:tr w:rsidR="00A73DB5" w:rsidRPr="00A73DB5" w:rsidTr="00F82E05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Всего сумма, тыс. руб.  </w:t>
            </w:r>
          </w:p>
        </w:tc>
      </w:tr>
      <w:tr w:rsidR="00A73DB5" w:rsidRPr="00A73DB5" w:rsidTr="00F82E05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Другие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Ремонт водопроводных сетей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7 864,91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7 864,91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Ремонт водопроводных сетей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с 01.01.2017 по 31.12.20172017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8 152,20   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8 152,20   </w:t>
            </w:r>
          </w:p>
        </w:tc>
      </w:tr>
      <w:tr w:rsidR="00A73DB5" w:rsidRPr="00A73DB5" w:rsidTr="00F82E05">
        <w:trPr>
          <w:trHeight w:val="178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Ремонт водопроводных сетей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8369,30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8369,30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24386,41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24386,41</w:t>
            </w:r>
          </w:p>
        </w:tc>
      </w:tr>
      <w:tr w:rsidR="00A73DB5" w:rsidRPr="00A73DB5" w:rsidTr="00F82E05">
        <w:trPr>
          <w:trHeight w:val="360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i/>
                <w:sz w:val="20"/>
              </w:rPr>
              <w:t xml:space="preserve">             питьевой воды</w:t>
            </w:r>
          </w:p>
        </w:tc>
      </w:tr>
      <w:tr w:rsidR="00A73DB5" w:rsidRPr="00A73DB5" w:rsidTr="00F82E05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Всего сумма, тыс. руб.  </w:t>
            </w:r>
          </w:p>
        </w:tc>
      </w:tr>
      <w:tr w:rsidR="00A73DB5" w:rsidRPr="00A73DB5" w:rsidTr="00F82E05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Другие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rHeight w:val="178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rHeight w:val="360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    4.3. Перечень мероприятий по энергосбережению и повышению </w:t>
            </w:r>
            <w:proofErr w:type="gramStart"/>
            <w:r w:rsidRPr="00A73DB5">
              <w:rPr>
                <w:i/>
                <w:sz w:val="20"/>
              </w:rPr>
              <w:t>энергетической</w:t>
            </w:r>
            <w:proofErr w:type="gramEnd"/>
            <w:r w:rsidRPr="00A73DB5">
              <w:rPr>
                <w:i/>
                <w:sz w:val="20"/>
              </w:rPr>
              <w:t xml:space="preserve"> 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A73DB5">
              <w:rPr>
                <w:sz w:val="20"/>
              </w:rPr>
              <w:t xml:space="preserve">   </w:t>
            </w:r>
          </w:p>
        </w:tc>
      </w:tr>
      <w:tr w:rsidR="00A73DB5" w:rsidRPr="00A73DB5" w:rsidTr="00F82E05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Всего сумма, тыс. руб.  </w:t>
            </w:r>
          </w:p>
        </w:tc>
      </w:tr>
      <w:tr w:rsidR="00A73DB5" w:rsidRPr="00A73DB5" w:rsidTr="00F82E05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Другие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rHeight w:val="178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A73DB5" w:rsidRPr="00A73DB5" w:rsidTr="00F82E05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Всего сумма, тыс. руб.  </w:t>
            </w:r>
          </w:p>
        </w:tc>
      </w:tr>
      <w:tr w:rsidR="00A73DB5" w:rsidRPr="00A73DB5" w:rsidTr="00F82E05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Другие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rHeight w:val="178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rHeight w:val="285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холодного водоснабжения, в том числе:</w:t>
            </w:r>
          </w:p>
        </w:tc>
      </w:tr>
      <w:tr w:rsidR="00A73DB5" w:rsidRPr="00A73DB5" w:rsidTr="00F82E05">
        <w:trPr>
          <w:trHeight w:val="284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 xml:space="preserve">на территории </w:t>
            </w:r>
            <w:proofErr w:type="gramStart"/>
            <w:r w:rsidRPr="00A73DB5">
              <w:rPr>
                <w:b/>
                <w:sz w:val="20"/>
              </w:rPr>
              <w:t>г</w:t>
            </w:r>
            <w:proofErr w:type="gramEnd"/>
            <w:r w:rsidRPr="00A73DB5">
              <w:rPr>
                <w:b/>
                <w:sz w:val="20"/>
              </w:rPr>
              <w:t xml:space="preserve">. Ворсма и </w:t>
            </w:r>
            <w:proofErr w:type="spellStart"/>
            <w:r w:rsidRPr="00A73DB5">
              <w:rPr>
                <w:b/>
                <w:sz w:val="20"/>
              </w:rPr>
              <w:t>Абабковского</w:t>
            </w:r>
            <w:proofErr w:type="spellEnd"/>
            <w:r w:rsidRPr="00A73DB5">
              <w:rPr>
                <w:b/>
                <w:sz w:val="20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trHeight w:val="21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A73DB5">
              <w:rPr>
                <w:sz w:val="20"/>
              </w:rPr>
              <w:t>Ед</w:t>
            </w:r>
            <w:proofErr w:type="gramStart"/>
            <w:r w:rsidRPr="00A73DB5">
              <w:rPr>
                <w:sz w:val="20"/>
              </w:rPr>
              <w:t>.и</w:t>
            </w:r>
            <w:proofErr w:type="gramEnd"/>
            <w:r w:rsidRPr="00A73DB5">
              <w:rPr>
                <w:sz w:val="20"/>
              </w:rPr>
              <w:t>зм</w:t>
            </w:r>
            <w:proofErr w:type="spellEnd"/>
            <w:r w:rsidRPr="00A73DB5">
              <w:rPr>
                <w:sz w:val="20"/>
              </w:rPr>
              <w:t>.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качества воды</w:t>
            </w:r>
          </w:p>
        </w:tc>
      </w:tr>
      <w:tr w:rsidR="00A73DB5" w:rsidRPr="00A73DB5" w:rsidTr="00F82E05">
        <w:trPr>
          <w:trHeight w:val="894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0,1</w:t>
            </w:r>
          </w:p>
        </w:tc>
      </w:tr>
      <w:tr w:rsidR="00A73DB5" w:rsidRPr="00A73DB5" w:rsidTr="00F82E05">
        <w:trPr>
          <w:trHeight w:val="708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7,9</w:t>
            </w:r>
          </w:p>
        </w:tc>
      </w:tr>
      <w:tr w:rsidR="00A73DB5" w:rsidRPr="00A73DB5" w:rsidTr="00F82E05">
        <w:trPr>
          <w:trHeight w:val="276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A73DB5" w:rsidRPr="00A73DB5" w:rsidTr="00F82E05">
        <w:trPr>
          <w:trHeight w:val="84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ед./</w:t>
            </w:r>
            <w:proofErr w:type="gramStart"/>
            <w:r w:rsidRPr="00A73DB5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0,117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энергетической эффективности</w:t>
            </w:r>
          </w:p>
        </w:tc>
      </w:tr>
      <w:tr w:rsidR="00A73DB5" w:rsidRPr="00A73DB5" w:rsidTr="00F82E05">
        <w:trPr>
          <w:trHeight w:val="70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кВт*</w:t>
            </w:r>
            <w:proofErr w:type="gramStart"/>
            <w:r w:rsidRPr="00A73DB5">
              <w:rPr>
                <w:sz w:val="20"/>
              </w:rPr>
              <w:t>ч</w:t>
            </w:r>
            <w:proofErr w:type="gramEnd"/>
            <w:r w:rsidRPr="00A73DB5">
              <w:rPr>
                <w:sz w:val="20"/>
              </w:rPr>
              <w:t>/куб. м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8,3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8,3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8,3</w:t>
            </w:r>
          </w:p>
        </w:tc>
      </w:tr>
      <w:tr w:rsidR="00A73DB5" w:rsidRPr="00A73DB5" w:rsidTr="00F82E05">
        <w:trPr>
          <w:trHeight w:val="70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кВт*</w:t>
            </w:r>
            <w:proofErr w:type="gramStart"/>
            <w:r w:rsidRPr="00A73DB5">
              <w:rPr>
                <w:sz w:val="20"/>
              </w:rPr>
              <w:t>ч</w:t>
            </w:r>
            <w:proofErr w:type="gramEnd"/>
            <w:r w:rsidRPr="00A73DB5">
              <w:rPr>
                <w:sz w:val="20"/>
              </w:rPr>
              <w:t>/куб. м</w:t>
            </w:r>
          </w:p>
        </w:tc>
        <w:tc>
          <w:tcPr>
            <w:tcW w:w="137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0,99</w:t>
            </w:r>
          </w:p>
        </w:tc>
        <w:tc>
          <w:tcPr>
            <w:tcW w:w="13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0,99</w:t>
            </w:r>
          </w:p>
        </w:tc>
        <w:tc>
          <w:tcPr>
            <w:tcW w:w="1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0,99</w:t>
            </w:r>
          </w:p>
        </w:tc>
      </w:tr>
      <w:tr w:rsidR="00A73DB5" w:rsidRPr="00A73DB5" w:rsidTr="00F82E05">
        <w:trPr>
          <w:trHeight w:val="70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7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7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 xml:space="preserve">на  территории </w:t>
            </w:r>
            <w:proofErr w:type="spellStart"/>
            <w:r w:rsidRPr="00A73DB5">
              <w:rPr>
                <w:b/>
                <w:sz w:val="20"/>
              </w:rPr>
              <w:t>Варежского</w:t>
            </w:r>
            <w:proofErr w:type="spellEnd"/>
            <w:r w:rsidRPr="00A73DB5">
              <w:rPr>
                <w:b/>
                <w:sz w:val="20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A73DB5">
              <w:rPr>
                <w:sz w:val="20"/>
              </w:rPr>
              <w:t>Ед</w:t>
            </w:r>
            <w:proofErr w:type="gramStart"/>
            <w:r w:rsidRPr="00A73DB5">
              <w:rPr>
                <w:sz w:val="20"/>
              </w:rPr>
              <w:t>.и</w:t>
            </w:r>
            <w:proofErr w:type="gramEnd"/>
            <w:r w:rsidRPr="00A73DB5">
              <w:rPr>
                <w:sz w:val="20"/>
              </w:rPr>
              <w:t>зм</w:t>
            </w:r>
            <w:proofErr w:type="spellEnd"/>
            <w:r w:rsidRPr="00A73DB5">
              <w:rPr>
                <w:sz w:val="20"/>
              </w:rPr>
              <w:t>.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качества воды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 xml:space="preserve">Доля проб питьевой воды, подаваемой с источников водоснабжения, водопроводных </w:t>
            </w:r>
            <w:r w:rsidRPr="00A73DB5">
              <w:rPr>
                <w:sz w:val="20"/>
              </w:rPr>
              <w:lastRenderedPageBreak/>
              <w:t>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lastRenderedPageBreak/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lastRenderedPageBreak/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15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lastRenderedPageBreak/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15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ед./</w:t>
            </w:r>
            <w:proofErr w:type="gramStart"/>
            <w:r w:rsidRPr="00A73DB5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энергетической эффективности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кВт*</w:t>
            </w:r>
            <w:proofErr w:type="gramStart"/>
            <w:r w:rsidRPr="00A73DB5">
              <w:rPr>
                <w:sz w:val="20"/>
              </w:rPr>
              <w:t>ч</w:t>
            </w:r>
            <w:proofErr w:type="gramEnd"/>
            <w:r w:rsidRPr="00A73DB5">
              <w:rPr>
                <w:sz w:val="20"/>
              </w:rPr>
              <w:t>/куб. м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4,00</w:t>
            </w:r>
          </w:p>
        </w:tc>
        <w:tc>
          <w:tcPr>
            <w:tcW w:w="13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4,00</w:t>
            </w:r>
          </w:p>
        </w:tc>
        <w:tc>
          <w:tcPr>
            <w:tcW w:w="1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4,00</w:t>
            </w:r>
          </w:p>
        </w:tc>
      </w:tr>
      <w:tr w:rsidR="00A73DB5" w:rsidRPr="00A73DB5" w:rsidTr="00F82E05">
        <w:trPr>
          <w:trHeight w:val="104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кВт*</w:t>
            </w:r>
            <w:proofErr w:type="gramStart"/>
            <w:r w:rsidRPr="00A73DB5">
              <w:rPr>
                <w:sz w:val="20"/>
              </w:rPr>
              <w:t>ч</w:t>
            </w:r>
            <w:proofErr w:type="gramEnd"/>
            <w:r w:rsidRPr="00A73DB5">
              <w:rPr>
                <w:sz w:val="20"/>
              </w:rPr>
              <w:t>/куб. м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7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b/>
                <w:sz w:val="20"/>
              </w:rPr>
              <w:t xml:space="preserve">на территории </w:t>
            </w:r>
            <w:proofErr w:type="spellStart"/>
            <w:r w:rsidRPr="00A73DB5">
              <w:rPr>
                <w:b/>
                <w:sz w:val="20"/>
              </w:rPr>
              <w:t>Коровинского</w:t>
            </w:r>
            <w:proofErr w:type="spellEnd"/>
            <w:r w:rsidRPr="00A73DB5">
              <w:rPr>
                <w:b/>
                <w:sz w:val="20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A73DB5">
              <w:rPr>
                <w:sz w:val="20"/>
              </w:rPr>
              <w:t>Ед</w:t>
            </w:r>
            <w:proofErr w:type="gramStart"/>
            <w:r w:rsidRPr="00A73DB5">
              <w:rPr>
                <w:sz w:val="20"/>
              </w:rPr>
              <w:t>.и</w:t>
            </w:r>
            <w:proofErr w:type="gramEnd"/>
            <w:r w:rsidRPr="00A73DB5">
              <w:rPr>
                <w:sz w:val="20"/>
              </w:rPr>
              <w:t>зм</w:t>
            </w:r>
            <w:proofErr w:type="spellEnd"/>
            <w:r w:rsidRPr="00A73DB5">
              <w:rPr>
                <w:sz w:val="20"/>
              </w:rPr>
              <w:t>.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качества воды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 xml:space="preserve">Количество перерывов в подаче воды, </w:t>
            </w:r>
            <w:r w:rsidRPr="00A73DB5">
              <w:rPr>
                <w:sz w:val="20"/>
              </w:rPr>
              <w:lastRenderedPageBreak/>
              <w:t xml:space="preserve">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ед./</w:t>
            </w:r>
            <w:proofErr w:type="gramStart"/>
            <w:r w:rsidRPr="00A73DB5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6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6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6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кВт*</w:t>
            </w:r>
            <w:proofErr w:type="gramStart"/>
            <w:r w:rsidRPr="00A73DB5">
              <w:rPr>
                <w:sz w:val="20"/>
              </w:rPr>
              <w:t>ч</w:t>
            </w:r>
            <w:proofErr w:type="gramEnd"/>
            <w:r w:rsidRPr="00A73DB5">
              <w:rPr>
                <w:sz w:val="20"/>
              </w:rPr>
              <w:t>/куб. м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кВт*</w:t>
            </w:r>
            <w:proofErr w:type="gramStart"/>
            <w:r w:rsidRPr="00A73DB5">
              <w:rPr>
                <w:sz w:val="20"/>
              </w:rPr>
              <w:t>ч</w:t>
            </w:r>
            <w:proofErr w:type="gramEnd"/>
            <w:r w:rsidRPr="00A73DB5">
              <w:rPr>
                <w:sz w:val="20"/>
              </w:rPr>
              <w:t>/куб. м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7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b/>
                <w:sz w:val="20"/>
              </w:rPr>
              <w:t>на территории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A73DB5">
              <w:rPr>
                <w:sz w:val="20"/>
              </w:rPr>
              <w:t>Ед</w:t>
            </w:r>
            <w:proofErr w:type="gramStart"/>
            <w:r w:rsidRPr="00A73DB5">
              <w:rPr>
                <w:sz w:val="20"/>
              </w:rPr>
              <w:t>.и</w:t>
            </w:r>
            <w:proofErr w:type="gramEnd"/>
            <w:r w:rsidRPr="00A73DB5">
              <w:rPr>
                <w:sz w:val="20"/>
              </w:rPr>
              <w:t>зм</w:t>
            </w:r>
            <w:proofErr w:type="spellEnd"/>
            <w:r w:rsidRPr="00A73DB5">
              <w:rPr>
                <w:sz w:val="20"/>
              </w:rPr>
              <w:t>.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качества воды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0,7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ед./</w:t>
            </w:r>
            <w:proofErr w:type="gramStart"/>
            <w:r w:rsidRPr="00A73DB5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0,15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энергетической эффективности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6,5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6,5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6,5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 xml:space="preserve">Удельный расход электрической </w:t>
            </w:r>
            <w:r w:rsidRPr="00A73DB5">
              <w:rPr>
                <w:sz w:val="20"/>
              </w:rPr>
              <w:lastRenderedPageBreak/>
              <w:t>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lastRenderedPageBreak/>
              <w:t xml:space="preserve">  </w:t>
            </w:r>
            <w:r w:rsidRPr="00A73DB5">
              <w:rPr>
                <w:sz w:val="20"/>
              </w:rPr>
              <w:lastRenderedPageBreak/>
              <w:t>кВт*</w:t>
            </w:r>
            <w:proofErr w:type="gramStart"/>
            <w:r w:rsidRPr="00A73DB5">
              <w:rPr>
                <w:sz w:val="20"/>
              </w:rPr>
              <w:t>ч</w:t>
            </w:r>
            <w:proofErr w:type="gramEnd"/>
            <w:r w:rsidRPr="00A73DB5">
              <w:rPr>
                <w:sz w:val="20"/>
              </w:rPr>
              <w:t>/куб. м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1,77</w:t>
            </w:r>
          </w:p>
        </w:tc>
        <w:tc>
          <w:tcPr>
            <w:tcW w:w="13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1,77</w:t>
            </w:r>
          </w:p>
        </w:tc>
        <w:tc>
          <w:tcPr>
            <w:tcW w:w="1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1,77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lastRenderedPageBreak/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кВт*</w:t>
            </w:r>
            <w:proofErr w:type="gramStart"/>
            <w:r w:rsidRPr="00A73DB5">
              <w:rPr>
                <w:sz w:val="20"/>
              </w:rPr>
              <w:t>ч</w:t>
            </w:r>
            <w:proofErr w:type="gramEnd"/>
            <w:r w:rsidRPr="00A73DB5">
              <w:rPr>
                <w:sz w:val="20"/>
              </w:rPr>
              <w:t>/куб. м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7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 xml:space="preserve">на территории </w:t>
            </w:r>
            <w:proofErr w:type="spellStart"/>
            <w:r w:rsidRPr="00A73DB5">
              <w:rPr>
                <w:b/>
                <w:sz w:val="20"/>
              </w:rPr>
              <w:t>Грудцинского</w:t>
            </w:r>
            <w:proofErr w:type="spellEnd"/>
            <w:r w:rsidRPr="00A73DB5">
              <w:rPr>
                <w:b/>
                <w:sz w:val="20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A73DB5">
              <w:rPr>
                <w:sz w:val="20"/>
              </w:rPr>
              <w:t>Ед</w:t>
            </w:r>
            <w:proofErr w:type="gramStart"/>
            <w:r w:rsidRPr="00A73DB5">
              <w:rPr>
                <w:sz w:val="20"/>
              </w:rPr>
              <w:t>.и</w:t>
            </w:r>
            <w:proofErr w:type="gramEnd"/>
            <w:r w:rsidRPr="00A73DB5">
              <w:rPr>
                <w:sz w:val="20"/>
              </w:rPr>
              <w:t>зм</w:t>
            </w:r>
            <w:proofErr w:type="spellEnd"/>
            <w:r w:rsidRPr="00A73DB5">
              <w:rPr>
                <w:sz w:val="20"/>
              </w:rPr>
              <w:t>.</w:t>
            </w:r>
          </w:p>
        </w:tc>
        <w:tc>
          <w:tcPr>
            <w:tcW w:w="13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1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качества воды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ед./</w:t>
            </w:r>
            <w:proofErr w:type="gramStart"/>
            <w:r w:rsidRPr="00A73DB5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энергетической эффективности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кВт*</w:t>
            </w:r>
            <w:proofErr w:type="gramStart"/>
            <w:r w:rsidRPr="00A73DB5">
              <w:rPr>
                <w:sz w:val="20"/>
              </w:rPr>
              <w:t>ч</w:t>
            </w:r>
            <w:proofErr w:type="gramEnd"/>
            <w:r w:rsidRPr="00A73DB5">
              <w:rPr>
                <w:sz w:val="20"/>
              </w:rPr>
              <w:t>/куб. м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1,20</w:t>
            </w:r>
          </w:p>
        </w:tc>
        <w:tc>
          <w:tcPr>
            <w:tcW w:w="137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1,20</w:t>
            </w:r>
          </w:p>
        </w:tc>
        <w:tc>
          <w:tcPr>
            <w:tcW w:w="13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1,20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кВт*</w:t>
            </w:r>
            <w:proofErr w:type="gramStart"/>
            <w:r w:rsidRPr="00A73DB5">
              <w:rPr>
                <w:sz w:val="20"/>
              </w:rPr>
              <w:t>ч</w:t>
            </w:r>
            <w:proofErr w:type="gramEnd"/>
            <w:r w:rsidRPr="00A73DB5">
              <w:rPr>
                <w:sz w:val="20"/>
              </w:rPr>
              <w:t>/куб. м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A73DB5" w:rsidRPr="00A73DB5" w:rsidTr="00F82E05">
        <w:trPr>
          <w:tblCellSpacing w:w="5" w:type="nil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A73DB5" w:rsidRPr="00A73DB5" w:rsidTr="00F82E05">
        <w:trPr>
          <w:trHeight w:val="215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 xml:space="preserve">На период с 01.01.2016 по 31.12.2016 </w:t>
            </w:r>
          </w:p>
        </w:tc>
        <w:tc>
          <w:tcPr>
            <w:tcW w:w="4111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rHeight w:val="8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4111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  <w:tc>
          <w:tcPr>
            <w:tcW w:w="4111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111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rHeight w:val="360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73DB5">
              <w:rPr>
                <w:sz w:val="20"/>
              </w:rPr>
              <w:t xml:space="preserve">        </w:t>
            </w:r>
            <w:r w:rsidRPr="00A73DB5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b/>
                <w:sz w:val="20"/>
              </w:rPr>
              <w:t>производственной программы</w:t>
            </w:r>
          </w:p>
        </w:tc>
      </w:tr>
      <w:tr w:rsidR="00A73DB5" w:rsidRPr="00A73DB5" w:rsidTr="00F82E05">
        <w:trPr>
          <w:trHeight w:val="478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Всего сумма,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тыс. руб.  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 xml:space="preserve">На период с 01.01.2016 по 31.12.2016 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73DB5">
              <w:rPr>
                <w:sz w:val="20"/>
              </w:rPr>
              <w:t>182 653,44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73DB5">
              <w:rPr>
                <w:sz w:val="20"/>
              </w:rPr>
              <w:t>194 420,28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73DB5">
              <w:rPr>
                <w:sz w:val="20"/>
              </w:rPr>
              <w:t>205 071,62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Итого за весь период реализации производственной программы: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73DB5">
              <w:rPr>
                <w:sz w:val="20"/>
              </w:rPr>
              <w:t>582 145,34</w:t>
            </w:r>
          </w:p>
        </w:tc>
      </w:tr>
      <w:tr w:rsidR="00A73DB5" w:rsidRPr="00A73DB5" w:rsidTr="00F82E05">
        <w:trPr>
          <w:trHeight w:val="360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 xml:space="preserve">        </w:t>
            </w:r>
            <w:r w:rsidRPr="00A73DB5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A73DB5">
              <w:rPr>
                <w:sz w:val="20"/>
              </w:rPr>
              <w:t xml:space="preserve">                         </w:t>
            </w:r>
          </w:p>
        </w:tc>
      </w:tr>
      <w:tr w:rsidR="00A73DB5" w:rsidRPr="00A73DB5" w:rsidTr="00F82E05">
        <w:trPr>
          <w:trHeight w:val="372"/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Объем подачи воды,  тыс</w:t>
            </w:r>
            <w:proofErr w:type="gramStart"/>
            <w:r w:rsidRPr="00A73DB5">
              <w:rPr>
                <w:sz w:val="20"/>
              </w:rPr>
              <w:t>.к</w:t>
            </w:r>
            <w:proofErr w:type="gramEnd"/>
            <w:r w:rsidRPr="00A73DB5">
              <w:rPr>
                <w:sz w:val="20"/>
              </w:rPr>
              <w:t>уб.м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6 517,00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Мероприятия, направленные на осуществление текущей (операционной) деятельности, тыс</w:t>
            </w:r>
            <w:proofErr w:type="gramStart"/>
            <w:r w:rsidRPr="00A73DB5">
              <w:rPr>
                <w:sz w:val="20"/>
              </w:rPr>
              <w:t>.р</w:t>
            </w:r>
            <w:proofErr w:type="gramEnd"/>
            <w:r w:rsidRPr="00A73DB5">
              <w:rPr>
                <w:sz w:val="20"/>
              </w:rPr>
              <w:t>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185 276,50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</w:t>
            </w:r>
            <w:proofErr w:type="gramStart"/>
            <w:r w:rsidRPr="00A73DB5">
              <w:rPr>
                <w:sz w:val="20"/>
              </w:rPr>
              <w:t>.р</w:t>
            </w:r>
            <w:proofErr w:type="gramEnd"/>
            <w:r w:rsidRPr="00A73DB5">
              <w:rPr>
                <w:sz w:val="20"/>
              </w:rPr>
              <w:t>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Общий объем финансовых потребностей, тыс</w:t>
            </w:r>
            <w:proofErr w:type="gramStart"/>
            <w:r w:rsidRPr="00A73DB5">
              <w:rPr>
                <w:sz w:val="20"/>
              </w:rPr>
              <w:t>.р</w:t>
            </w:r>
            <w:proofErr w:type="gramEnd"/>
            <w:r w:rsidRPr="00A73DB5">
              <w:rPr>
                <w:sz w:val="20"/>
              </w:rPr>
              <w:t>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185 276,50</w:t>
            </w:r>
          </w:p>
        </w:tc>
      </w:tr>
    </w:tbl>
    <w:p w:rsidR="00A73DB5" w:rsidRDefault="00A73DB5" w:rsidP="00EF6FE5">
      <w:pPr>
        <w:tabs>
          <w:tab w:val="left" w:pos="3442"/>
        </w:tabs>
        <w:jc w:val="right"/>
        <w:rPr>
          <w:szCs w:val="28"/>
        </w:rPr>
      </w:pPr>
      <w:r>
        <w:rPr>
          <w:szCs w:val="28"/>
        </w:rPr>
        <w:t>».</w:t>
      </w:r>
    </w:p>
    <w:p w:rsidR="00A73DB5" w:rsidRDefault="00A73DB5" w:rsidP="00EF6FE5">
      <w:pPr>
        <w:tabs>
          <w:tab w:val="left" w:pos="3442"/>
        </w:tabs>
        <w:jc w:val="right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B75ED4" w:rsidTr="003D1AF9">
        <w:trPr>
          <w:trHeight w:val="1433"/>
        </w:trPr>
        <w:tc>
          <w:tcPr>
            <w:tcW w:w="4997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>ПРИЛОЖЕНИЕ  2</w:t>
            </w: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B75ED4" w:rsidRDefault="00B75ED4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>от 2</w:t>
            </w:r>
            <w:r w:rsidR="007A154F">
              <w:t>8</w:t>
            </w:r>
            <w:r>
              <w:t xml:space="preserve"> ноября 2017 года № </w:t>
            </w:r>
            <w:r w:rsidR="00204FE7">
              <w:t>60/44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B75ED4" w:rsidRPr="00603A2A" w:rsidTr="003D1AF9">
        <w:trPr>
          <w:trHeight w:val="1433"/>
        </w:trPr>
        <w:tc>
          <w:tcPr>
            <w:tcW w:w="4958" w:type="dxa"/>
          </w:tcPr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>
              <w:t xml:space="preserve"> 2</w:t>
            </w:r>
            <w:r w:rsidRPr="00603A2A">
              <w:t xml:space="preserve">  </w:t>
            </w: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B75ED4" w:rsidRPr="00603A2A" w:rsidRDefault="000F6AF5" w:rsidP="00463A3A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>
              <w:t>30 ноября 2015</w:t>
            </w:r>
            <w:r w:rsidRPr="00603A2A">
              <w:t xml:space="preserve"> года № </w:t>
            </w:r>
            <w:r>
              <w:t>45/27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4736C" w:rsidRDefault="00B4736C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B2287">
        <w:rPr>
          <w:b/>
          <w:bCs/>
          <w:sz w:val="24"/>
          <w:szCs w:val="24"/>
        </w:rPr>
        <w:t xml:space="preserve">ПРОИЗВОДСТВЕННАЯ ПРОГРАММА </w:t>
      </w:r>
      <w:r w:rsidR="007A154F">
        <w:rPr>
          <w:b/>
          <w:bCs/>
          <w:sz w:val="24"/>
          <w:szCs w:val="24"/>
        </w:rPr>
        <w:br/>
      </w:r>
      <w:r w:rsidRPr="00CB2287">
        <w:rPr>
          <w:b/>
          <w:bCs/>
          <w:sz w:val="24"/>
          <w:szCs w:val="24"/>
        </w:rPr>
        <w:t xml:space="preserve">ПО ОКАЗАНИЮ УСЛУГ ВОДООТВЕДЕНИЯ 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p w:rsidR="00B4736C" w:rsidRDefault="00B4736C" w:rsidP="00B75ED4">
      <w:pPr>
        <w:jc w:val="center"/>
        <w:rPr>
          <w:szCs w:val="28"/>
        </w:rPr>
      </w:pPr>
    </w:p>
    <w:tbl>
      <w:tblPr>
        <w:tblW w:w="111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992"/>
        <w:gridCol w:w="668"/>
        <w:gridCol w:w="41"/>
        <w:gridCol w:w="425"/>
        <w:gridCol w:w="614"/>
        <w:gridCol w:w="581"/>
        <w:gridCol w:w="175"/>
        <w:gridCol w:w="331"/>
        <w:gridCol w:w="661"/>
        <w:gridCol w:w="189"/>
        <w:gridCol w:w="189"/>
        <w:gridCol w:w="1371"/>
        <w:gridCol w:w="1661"/>
      </w:tblGrid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A73DB5" w:rsidRPr="00A73DB5" w:rsidTr="00F82E05">
        <w:trPr>
          <w:gridAfter w:val="1"/>
          <w:wAfter w:w="1661" w:type="dxa"/>
          <w:trHeight w:val="90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Наименование </w:t>
            </w:r>
            <w:proofErr w:type="gramStart"/>
            <w:r w:rsidRPr="00A73DB5">
              <w:rPr>
                <w:sz w:val="20"/>
              </w:rPr>
              <w:t>регулируемой</w:t>
            </w:r>
            <w:proofErr w:type="gramEnd"/>
            <w:r w:rsidRPr="00A73DB5">
              <w:rPr>
                <w:sz w:val="20"/>
              </w:rPr>
              <w:t xml:space="preserve">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организации (ИНН)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A73DB5">
            <w:pPr>
              <w:rPr>
                <w:sz w:val="20"/>
              </w:rPr>
            </w:pPr>
            <w:r w:rsidRPr="00A73DB5">
              <w:rPr>
                <w:sz w:val="20"/>
              </w:rPr>
              <w:t>МУНИЦИПАЛЬНОЕ УНИТАРНОЕ ПРЕДПРИЯТИЕ «ВОДОКАНАЛ» (ИНН 5252021897)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gridAfter w:val="1"/>
          <w:wAfter w:w="1661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Местонахождение         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DE5B85" w:rsidRDefault="00A73DB5" w:rsidP="00A73DB5">
            <w:pPr>
              <w:rPr>
                <w:sz w:val="20"/>
              </w:rPr>
            </w:pPr>
            <w:r w:rsidRPr="00A73DB5">
              <w:rPr>
                <w:sz w:val="20"/>
              </w:rPr>
              <w:t xml:space="preserve">606100, Нижегородская область, </w:t>
            </w:r>
            <w:proofErr w:type="gramStart"/>
            <w:r w:rsidRPr="00A73DB5">
              <w:rPr>
                <w:sz w:val="20"/>
              </w:rPr>
              <w:t>г</w:t>
            </w:r>
            <w:proofErr w:type="gramEnd"/>
            <w:r w:rsidRPr="00A73DB5">
              <w:rPr>
                <w:sz w:val="20"/>
              </w:rPr>
              <w:t>. Павлово, ул. Дальняя Круча, д. 40</w:t>
            </w:r>
          </w:p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gridAfter w:val="1"/>
          <w:wAfter w:w="1661" w:type="dxa"/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Наименование            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A73DB5" w:rsidRPr="00A73DB5" w:rsidTr="00F82E05">
        <w:trPr>
          <w:gridAfter w:val="1"/>
          <w:wAfter w:w="1661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Местонахождение         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>2. Объем принимаемых сточных вод</w:t>
            </w:r>
          </w:p>
        </w:tc>
      </w:tr>
      <w:tr w:rsidR="00A73DB5" w:rsidRPr="00A73DB5" w:rsidTr="00F82E05">
        <w:trPr>
          <w:gridAfter w:val="1"/>
          <w:wAfter w:w="1661" w:type="dxa"/>
          <w:trHeight w:val="26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sz w:val="20"/>
              </w:rPr>
              <w:t>Принято сточных вод  всего, тыс</w:t>
            </w:r>
            <w:proofErr w:type="gramStart"/>
            <w:r w:rsidRPr="00A73DB5">
              <w:rPr>
                <w:sz w:val="20"/>
              </w:rPr>
              <w:t>.м</w:t>
            </w:r>
            <w:proofErr w:type="gramEnd"/>
            <w:r w:rsidRPr="00A73DB5">
              <w:rPr>
                <w:sz w:val="20"/>
                <w:vertAlign w:val="superscript"/>
              </w:rPr>
              <w:t>3</w:t>
            </w:r>
            <w:r w:rsidRPr="00A73DB5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3163,11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3016,75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3016,75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население,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2372,44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2263,14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2263,14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231,17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220,48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220,48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559,50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533,12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533,12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b/>
                <w:sz w:val="20"/>
              </w:rPr>
              <w:t xml:space="preserve">в том числе: на территории </w:t>
            </w:r>
            <w:proofErr w:type="gramStart"/>
            <w:r w:rsidRPr="00A73DB5">
              <w:rPr>
                <w:b/>
                <w:sz w:val="20"/>
              </w:rPr>
              <w:t>г</w:t>
            </w:r>
            <w:proofErr w:type="gramEnd"/>
            <w:r w:rsidRPr="00A73DB5">
              <w:rPr>
                <w:b/>
                <w:sz w:val="20"/>
              </w:rPr>
              <w:t>. Ворсма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sz w:val="20"/>
              </w:rPr>
              <w:t>Принято сточных вод  всего, тыс</w:t>
            </w:r>
            <w:proofErr w:type="gramStart"/>
            <w:r w:rsidRPr="00A73DB5">
              <w:rPr>
                <w:sz w:val="20"/>
              </w:rPr>
              <w:t>.м</w:t>
            </w:r>
            <w:proofErr w:type="gramEnd"/>
            <w:r w:rsidRPr="00A73DB5">
              <w:rPr>
                <w:sz w:val="20"/>
                <w:vertAlign w:val="superscript"/>
              </w:rPr>
              <w:t>3</w:t>
            </w:r>
            <w:r w:rsidRPr="00A73DB5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229,32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222,64   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222,64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население,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199,45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193,64   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193,64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17,06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16,56   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16,56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12,81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12,44   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12,44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b/>
                <w:sz w:val="20"/>
              </w:rPr>
              <w:t xml:space="preserve">на  территории </w:t>
            </w:r>
            <w:proofErr w:type="spellStart"/>
            <w:r w:rsidRPr="00A73DB5">
              <w:rPr>
                <w:b/>
                <w:sz w:val="20"/>
              </w:rPr>
              <w:t>Коровинского</w:t>
            </w:r>
            <w:proofErr w:type="spellEnd"/>
            <w:r w:rsidRPr="00A73DB5">
              <w:rPr>
                <w:b/>
                <w:sz w:val="20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sz w:val="20"/>
              </w:rPr>
              <w:t>Принято сточных вод  всего, тыс</w:t>
            </w:r>
            <w:proofErr w:type="gramStart"/>
            <w:r w:rsidRPr="00A73DB5">
              <w:rPr>
                <w:sz w:val="20"/>
              </w:rPr>
              <w:t>.м</w:t>
            </w:r>
            <w:proofErr w:type="gramEnd"/>
            <w:r w:rsidRPr="00A73DB5">
              <w:rPr>
                <w:sz w:val="20"/>
                <w:vertAlign w:val="superscript"/>
              </w:rPr>
              <w:t>3</w:t>
            </w:r>
            <w:r w:rsidRPr="00A73DB5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65,79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62,67   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62,67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население,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62,99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59,99   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59,99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2,12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2,02   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2,02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0,69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0,67   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0,67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b/>
                <w:sz w:val="20"/>
              </w:rPr>
              <w:lastRenderedPageBreak/>
              <w:t>на  территории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sz w:val="20"/>
              </w:rPr>
              <w:t>Принято сточных вод  всего, тыс</w:t>
            </w:r>
            <w:proofErr w:type="gramStart"/>
            <w:r w:rsidRPr="00A73DB5">
              <w:rPr>
                <w:sz w:val="20"/>
              </w:rPr>
              <w:t>.м</w:t>
            </w:r>
            <w:proofErr w:type="gramEnd"/>
            <w:r w:rsidRPr="00A73DB5">
              <w:rPr>
                <w:sz w:val="20"/>
                <w:vertAlign w:val="superscript"/>
              </w:rPr>
              <w:t>3</w:t>
            </w:r>
            <w:r w:rsidRPr="00A73DB5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2 868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2 731   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2 731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население,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2 110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2 010   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2 010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212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202   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202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546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520   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520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 xml:space="preserve">Всего сумма, тыс. руб.  </w:t>
            </w:r>
          </w:p>
        </w:tc>
      </w:tr>
      <w:tr w:rsidR="00A73DB5" w:rsidRPr="00A73DB5" w:rsidTr="00F82E05">
        <w:trPr>
          <w:gridAfter w:val="1"/>
          <w:wAfter w:w="166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 xml:space="preserve">  Другие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54317,15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54317,15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3075,07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3075,07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6828,00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6828,00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292,20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292,20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A73DB5">
              <w:rPr>
                <w:sz w:val="20"/>
              </w:rPr>
              <w:t>Итого на период с 01.01.2016 по 31.12.2016: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64512,42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64512,42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58365,17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58365,17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3718,58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3718,58</w:t>
            </w:r>
          </w:p>
        </w:tc>
      </w:tr>
      <w:tr w:rsidR="00A73DB5" w:rsidRPr="00A73DB5" w:rsidTr="00F82E05">
        <w:trPr>
          <w:gridAfter w:val="1"/>
          <w:wAfter w:w="1661" w:type="dxa"/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5749,00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5749,00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73DB5">
              <w:rPr>
                <w:color w:val="000000" w:themeColor="text1"/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222,64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222,64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Итого на период с 01.01.2017 по 31.12.2017: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68055,39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73DB5">
              <w:rPr>
                <w:sz w:val="20"/>
              </w:rPr>
              <w:t>68055,39</w:t>
            </w:r>
          </w:p>
        </w:tc>
      </w:tr>
      <w:tr w:rsidR="00A73DB5" w:rsidRPr="00A73DB5" w:rsidTr="00F82E05">
        <w:trPr>
          <w:gridAfter w:val="1"/>
          <w:wAfter w:w="1661" w:type="dxa"/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61352,40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61352,40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3828,65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3828,65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5767,39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5767,39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101,69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101,69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1304,61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1304,61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Итого 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72354,74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72354,74</w:t>
            </w:r>
          </w:p>
        </w:tc>
        <w:tc>
          <w:tcPr>
            <w:tcW w:w="1661" w:type="dxa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204922,55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204922,55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A73DB5" w:rsidRPr="00A73DB5" w:rsidTr="00F82E05">
        <w:trPr>
          <w:gridAfter w:val="1"/>
          <w:wAfter w:w="1661" w:type="dxa"/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73DB5">
              <w:rPr>
                <w:sz w:val="20"/>
              </w:rPr>
              <w:lastRenderedPageBreak/>
              <w:t xml:space="preserve">  </w:t>
            </w:r>
            <w:r w:rsidRPr="00A73DB5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i/>
                <w:sz w:val="20"/>
              </w:rPr>
              <w:t xml:space="preserve">                 систем водоотведения</w:t>
            </w:r>
          </w:p>
        </w:tc>
      </w:tr>
      <w:tr w:rsidR="00A73DB5" w:rsidRPr="00A73DB5" w:rsidTr="00F82E05">
        <w:trPr>
          <w:gridAfter w:val="1"/>
          <w:wAfter w:w="166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Всего сумма, тыс. руб.  </w:t>
            </w:r>
          </w:p>
        </w:tc>
      </w:tr>
      <w:tr w:rsidR="00A73DB5" w:rsidRPr="00A73DB5" w:rsidTr="00F82E05">
        <w:trPr>
          <w:gridAfter w:val="1"/>
          <w:wAfter w:w="166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Другие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73DB5" w:rsidRPr="00A73DB5" w:rsidTr="00F82E05">
        <w:trPr>
          <w:gridAfter w:val="1"/>
          <w:wAfter w:w="1661" w:type="dxa"/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i/>
                <w:sz w:val="20"/>
              </w:rPr>
              <w:t xml:space="preserve">   очистки сточных вод</w:t>
            </w:r>
          </w:p>
        </w:tc>
      </w:tr>
      <w:tr w:rsidR="00A73DB5" w:rsidRPr="00A73DB5" w:rsidTr="00F82E05">
        <w:trPr>
          <w:gridAfter w:val="1"/>
          <w:wAfter w:w="166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Всего сумма, тыс. руб.  </w:t>
            </w:r>
          </w:p>
        </w:tc>
      </w:tr>
      <w:tr w:rsidR="00A73DB5" w:rsidRPr="00A73DB5" w:rsidTr="00F82E05">
        <w:trPr>
          <w:gridAfter w:val="1"/>
          <w:wAfter w:w="166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Другие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  </w:t>
            </w:r>
            <w:r w:rsidRPr="00A73DB5">
              <w:rPr>
                <w:i/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Всего сумма, тыс. руб.  </w:t>
            </w:r>
          </w:p>
        </w:tc>
      </w:tr>
      <w:tr w:rsidR="00A73DB5" w:rsidRPr="00A73DB5" w:rsidTr="00F82E05">
        <w:trPr>
          <w:gridAfter w:val="1"/>
          <w:wAfter w:w="166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Другие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gridAfter w:val="1"/>
          <w:wAfter w:w="1661" w:type="dxa"/>
          <w:trHeight w:val="381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A73DB5" w:rsidRPr="00A73DB5" w:rsidTr="00F82E05">
        <w:trPr>
          <w:gridAfter w:val="1"/>
          <w:wAfter w:w="166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Всего сумма, тыс. руб.  </w:t>
            </w:r>
          </w:p>
        </w:tc>
      </w:tr>
      <w:tr w:rsidR="00A73DB5" w:rsidRPr="00A73DB5" w:rsidTr="00F82E05">
        <w:trPr>
          <w:gridAfter w:val="1"/>
          <w:wAfter w:w="166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Другие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285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73DB5">
              <w:rPr>
                <w:sz w:val="20"/>
              </w:rPr>
              <w:t xml:space="preserve">        </w:t>
            </w:r>
            <w:r w:rsidRPr="00A73DB5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водоотведения,  в том числе:</w:t>
            </w:r>
          </w:p>
        </w:tc>
      </w:tr>
      <w:tr w:rsidR="00A73DB5" w:rsidRPr="00A73DB5" w:rsidTr="00F82E05">
        <w:trPr>
          <w:gridAfter w:val="1"/>
          <w:wAfter w:w="1661" w:type="dxa"/>
          <w:trHeight w:val="284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 xml:space="preserve">на территории </w:t>
            </w:r>
            <w:proofErr w:type="gramStart"/>
            <w:r w:rsidRPr="00A73DB5">
              <w:rPr>
                <w:b/>
                <w:sz w:val="20"/>
              </w:rPr>
              <w:t>г</w:t>
            </w:r>
            <w:proofErr w:type="gramEnd"/>
            <w:r w:rsidRPr="00A73DB5">
              <w:rPr>
                <w:b/>
                <w:sz w:val="20"/>
              </w:rPr>
              <w:t>. Ворсма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1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A73DB5">
              <w:rPr>
                <w:sz w:val="20"/>
              </w:rPr>
              <w:t>Ед</w:t>
            </w:r>
            <w:proofErr w:type="gramStart"/>
            <w:r w:rsidRPr="00A73DB5">
              <w:rPr>
                <w:sz w:val="20"/>
              </w:rPr>
              <w:t>.и</w:t>
            </w:r>
            <w:proofErr w:type="gramEnd"/>
            <w:r w:rsidRPr="00A73DB5">
              <w:rPr>
                <w:sz w:val="20"/>
              </w:rPr>
              <w:t>зм</w:t>
            </w:r>
            <w:proofErr w:type="spellEnd"/>
            <w:r w:rsidRPr="00A73DB5">
              <w:rPr>
                <w:sz w:val="20"/>
              </w:rPr>
              <w:t>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очистки сточных вод</w:t>
            </w:r>
          </w:p>
        </w:tc>
      </w:tr>
      <w:tr w:rsidR="00A73DB5" w:rsidRPr="00A73DB5" w:rsidTr="00F82E05">
        <w:trPr>
          <w:gridAfter w:val="1"/>
          <w:wAfter w:w="1661" w:type="dxa"/>
          <w:trHeight w:val="894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lastRenderedPageBreak/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708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817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18</w:t>
            </w:r>
          </w:p>
        </w:tc>
      </w:tr>
      <w:tr w:rsidR="00A73DB5" w:rsidRPr="00A73DB5" w:rsidTr="00F82E05">
        <w:trPr>
          <w:gridAfter w:val="1"/>
          <w:wAfter w:w="1661" w:type="dxa"/>
          <w:trHeight w:val="844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76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A73DB5" w:rsidRPr="00A73DB5" w:rsidTr="00F82E05">
        <w:trPr>
          <w:gridAfter w:val="1"/>
          <w:wAfter w:w="1661" w:type="dxa"/>
          <w:trHeight w:val="84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ед./</w:t>
            </w:r>
            <w:proofErr w:type="gramStart"/>
            <w:r w:rsidRPr="00A73DB5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энергетической эффективности</w:t>
            </w:r>
          </w:p>
        </w:tc>
      </w:tr>
      <w:tr w:rsidR="00A73DB5" w:rsidRPr="00A73DB5" w:rsidTr="00F82E05">
        <w:trPr>
          <w:gridAfter w:val="1"/>
          <w:wAfter w:w="1661" w:type="dxa"/>
          <w:trHeight w:val="70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кВт*</w:t>
            </w:r>
            <w:proofErr w:type="gramStart"/>
            <w:r w:rsidRPr="00A73DB5">
              <w:rPr>
                <w:sz w:val="20"/>
              </w:rPr>
              <w:t>ч</w:t>
            </w:r>
            <w:proofErr w:type="gramEnd"/>
            <w:r w:rsidRPr="00A73DB5">
              <w:rPr>
                <w:sz w:val="20"/>
              </w:rPr>
              <w:t>/куб. м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0,05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0,05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0,05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 xml:space="preserve">на  территории </w:t>
            </w:r>
            <w:proofErr w:type="spellStart"/>
            <w:r w:rsidRPr="00A73DB5">
              <w:rPr>
                <w:b/>
                <w:sz w:val="20"/>
              </w:rPr>
              <w:t>Коровинского</w:t>
            </w:r>
            <w:proofErr w:type="spellEnd"/>
            <w:r w:rsidRPr="00A73DB5">
              <w:rPr>
                <w:b/>
                <w:sz w:val="20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A73DB5">
              <w:rPr>
                <w:sz w:val="20"/>
              </w:rPr>
              <w:t>Ед</w:t>
            </w:r>
            <w:proofErr w:type="gramStart"/>
            <w:r w:rsidRPr="00A73DB5">
              <w:rPr>
                <w:sz w:val="20"/>
              </w:rPr>
              <w:t>.и</w:t>
            </w:r>
            <w:proofErr w:type="gramEnd"/>
            <w:r w:rsidRPr="00A73DB5">
              <w:rPr>
                <w:sz w:val="20"/>
              </w:rPr>
              <w:t>зм</w:t>
            </w:r>
            <w:proofErr w:type="spellEnd"/>
            <w:r w:rsidRPr="00A73DB5">
              <w:rPr>
                <w:sz w:val="20"/>
              </w:rPr>
              <w:t>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очистки сточных вод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 xml:space="preserve">Удельное количество аварий и засоров в расчете на протяженность канализационной </w:t>
            </w:r>
            <w:r w:rsidRPr="00A73DB5">
              <w:rPr>
                <w:sz w:val="20"/>
              </w:rPr>
              <w:lastRenderedPageBreak/>
              <w:t>сети в год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lastRenderedPageBreak/>
              <w:t>ед./</w:t>
            </w:r>
            <w:proofErr w:type="gramStart"/>
            <w:r w:rsidRPr="00A73DB5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lastRenderedPageBreak/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lastRenderedPageBreak/>
              <w:t>0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lastRenderedPageBreak/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кВт*</w:t>
            </w:r>
            <w:proofErr w:type="gramStart"/>
            <w:r w:rsidRPr="00A73DB5">
              <w:rPr>
                <w:sz w:val="20"/>
              </w:rPr>
              <w:t>ч</w:t>
            </w:r>
            <w:proofErr w:type="gramEnd"/>
            <w:r w:rsidRPr="00A73DB5">
              <w:rPr>
                <w:sz w:val="20"/>
              </w:rPr>
              <w:t>/куб. м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0,34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0,34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0,34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b/>
                <w:sz w:val="20"/>
              </w:rPr>
              <w:t>на  территории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A73DB5">
              <w:rPr>
                <w:sz w:val="20"/>
              </w:rPr>
              <w:t>Ед</w:t>
            </w:r>
            <w:proofErr w:type="gramStart"/>
            <w:r w:rsidRPr="00A73DB5">
              <w:rPr>
                <w:sz w:val="20"/>
              </w:rPr>
              <w:t>.и</w:t>
            </w:r>
            <w:proofErr w:type="gramEnd"/>
            <w:r w:rsidRPr="00A73DB5">
              <w:rPr>
                <w:sz w:val="20"/>
              </w:rPr>
              <w:t>зм</w:t>
            </w:r>
            <w:proofErr w:type="spellEnd"/>
            <w:r w:rsidRPr="00A73DB5">
              <w:rPr>
                <w:sz w:val="20"/>
              </w:rPr>
              <w:t>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очистки сточных вод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14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ед./</w:t>
            </w:r>
            <w:proofErr w:type="gramStart"/>
            <w:r w:rsidRPr="00A73DB5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энергетической эффективности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кВт*</w:t>
            </w:r>
            <w:proofErr w:type="gramStart"/>
            <w:r w:rsidRPr="00A73DB5">
              <w:rPr>
                <w:sz w:val="20"/>
              </w:rPr>
              <w:t>ч</w:t>
            </w:r>
            <w:proofErr w:type="gramEnd"/>
            <w:r w:rsidRPr="00A73DB5">
              <w:rPr>
                <w:sz w:val="20"/>
              </w:rPr>
              <w:t>/куб. м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1,44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1,44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1,44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A73DB5" w:rsidRPr="00A73DB5" w:rsidTr="00F82E05">
        <w:trPr>
          <w:gridAfter w:val="1"/>
          <w:wAfter w:w="1661" w:type="dxa"/>
          <w:trHeight w:val="215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 xml:space="preserve">На период с 01.01.2016 по 31.12.2016 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8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73DB5">
              <w:rPr>
                <w:sz w:val="20"/>
              </w:rPr>
              <w:t xml:space="preserve">        </w:t>
            </w:r>
            <w:r w:rsidRPr="00A73DB5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/>
                <w:sz w:val="20"/>
              </w:rPr>
              <w:t xml:space="preserve">                         производственной программы</w:t>
            </w:r>
            <w:r w:rsidRPr="00A73DB5">
              <w:rPr>
                <w:sz w:val="20"/>
              </w:rPr>
              <w:t xml:space="preserve">                         </w:t>
            </w:r>
          </w:p>
        </w:tc>
      </w:tr>
      <w:tr w:rsidR="00A73DB5" w:rsidRPr="00A73DB5" w:rsidTr="00F82E05">
        <w:trPr>
          <w:gridAfter w:val="1"/>
          <w:wAfter w:w="1661" w:type="dxa"/>
          <w:trHeight w:val="478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Всего сумма,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тыс. руб.  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 xml:space="preserve">На период с 01.01.2016 по 31.12.2016 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64512,42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69772,71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74215,26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Итого за весь период реализации производственной программы: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208500,39</w:t>
            </w:r>
          </w:p>
        </w:tc>
      </w:tr>
      <w:tr w:rsidR="00A73DB5" w:rsidRPr="00A73DB5" w:rsidTr="00F82E05">
        <w:trPr>
          <w:gridAfter w:val="1"/>
          <w:wAfter w:w="1661" w:type="dxa"/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 xml:space="preserve">        </w:t>
            </w:r>
            <w:r w:rsidRPr="00A73DB5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A73DB5">
              <w:rPr>
                <w:sz w:val="20"/>
              </w:rPr>
              <w:t xml:space="preserve">                         </w:t>
            </w:r>
          </w:p>
        </w:tc>
      </w:tr>
      <w:tr w:rsidR="00A73DB5" w:rsidRPr="00A73DB5" w:rsidTr="00F82E05">
        <w:trPr>
          <w:gridAfter w:val="1"/>
          <w:wAfter w:w="1661" w:type="dxa"/>
          <w:trHeight w:val="372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lastRenderedPageBreak/>
              <w:t>Объем принятых сточных вод, тыс. куб. 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3295,00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79829,60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79829,60</w:t>
            </w:r>
          </w:p>
        </w:tc>
      </w:tr>
    </w:tbl>
    <w:p w:rsidR="00A73DB5" w:rsidRDefault="00A73DB5" w:rsidP="00A73DB5">
      <w:pPr>
        <w:jc w:val="right"/>
        <w:rPr>
          <w:szCs w:val="28"/>
        </w:rPr>
      </w:pPr>
      <w:r>
        <w:rPr>
          <w:szCs w:val="28"/>
        </w:rPr>
        <w:t>».</w:t>
      </w:r>
    </w:p>
    <w:p w:rsidR="00B4736C" w:rsidRPr="00B4736C" w:rsidRDefault="00B4736C" w:rsidP="00B4736C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0F6AF5" w:rsidTr="00FD7F17">
        <w:trPr>
          <w:trHeight w:val="1433"/>
        </w:trPr>
        <w:tc>
          <w:tcPr>
            <w:tcW w:w="4997" w:type="dxa"/>
          </w:tcPr>
          <w:p w:rsidR="000F6AF5" w:rsidRDefault="000F6AF5" w:rsidP="00FD7F1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0F6AF5" w:rsidRDefault="000F6AF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0F6AF5" w:rsidRDefault="000F6AF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73DB5" w:rsidRDefault="00A73DB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0F6AF5" w:rsidRDefault="000F6AF5" w:rsidP="00FD7F17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>ПРИЛОЖЕНИЕ  3</w:t>
            </w:r>
          </w:p>
          <w:p w:rsidR="000F6AF5" w:rsidRDefault="000F6AF5" w:rsidP="00FD7F17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0F6AF5" w:rsidRDefault="000F6AF5" w:rsidP="00FD7F17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0F6AF5" w:rsidRDefault="000F6AF5" w:rsidP="00FD7F17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28 ноября 2017 года № </w:t>
            </w:r>
            <w:r w:rsidR="00204FE7">
              <w:t>60/44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0F6AF5" w:rsidRPr="00603A2A" w:rsidTr="00FD7F17">
        <w:trPr>
          <w:trHeight w:val="1433"/>
        </w:trPr>
        <w:tc>
          <w:tcPr>
            <w:tcW w:w="4958" w:type="dxa"/>
          </w:tcPr>
          <w:p w:rsidR="000F6AF5" w:rsidRPr="00603A2A" w:rsidRDefault="000F6AF5" w:rsidP="00FD7F1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0F6AF5" w:rsidRDefault="000F6AF5" w:rsidP="00FD7F17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0F6AF5" w:rsidRPr="00603A2A" w:rsidRDefault="000F6AF5" w:rsidP="00FD7F17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>
              <w:t xml:space="preserve"> 3</w:t>
            </w:r>
            <w:r w:rsidRPr="00603A2A">
              <w:t xml:space="preserve">  </w:t>
            </w:r>
          </w:p>
          <w:p w:rsidR="000F6AF5" w:rsidRPr="00603A2A" w:rsidRDefault="000F6AF5" w:rsidP="00FD7F17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0F6AF5" w:rsidRPr="00603A2A" w:rsidRDefault="000F6AF5" w:rsidP="00FD7F17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0F6AF5" w:rsidRPr="00603A2A" w:rsidRDefault="000F6AF5" w:rsidP="00FD7F17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>
              <w:t>30 ноября 2015</w:t>
            </w:r>
            <w:r w:rsidRPr="00603A2A">
              <w:t xml:space="preserve"> года № </w:t>
            </w:r>
            <w:r>
              <w:t>45/27</w:t>
            </w:r>
          </w:p>
        </w:tc>
      </w:tr>
    </w:tbl>
    <w:p w:rsidR="000F6AF5" w:rsidRDefault="000F6AF5" w:rsidP="000F6AF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F6AF5" w:rsidRDefault="000F6AF5" w:rsidP="000F6AF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B2287">
        <w:rPr>
          <w:b/>
          <w:bCs/>
          <w:sz w:val="24"/>
          <w:szCs w:val="24"/>
        </w:rPr>
        <w:t xml:space="preserve">ПРОИЗВОДСТВЕННАЯ ПРОГРАММА </w:t>
      </w:r>
      <w:r>
        <w:rPr>
          <w:b/>
          <w:bCs/>
          <w:sz w:val="24"/>
          <w:szCs w:val="24"/>
        </w:rPr>
        <w:br/>
      </w:r>
      <w:r w:rsidRPr="00CB2287">
        <w:rPr>
          <w:b/>
          <w:bCs/>
          <w:sz w:val="24"/>
          <w:szCs w:val="24"/>
        </w:rPr>
        <w:t xml:space="preserve">ПО ОКАЗАНИЮ УСЛУГ ВОДООТВЕДЕНИЯ </w:t>
      </w:r>
    </w:p>
    <w:p w:rsidR="000F6AF5" w:rsidRDefault="000F6AF5" w:rsidP="000F6AF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(без учета очистки сточных вод)</w:t>
      </w:r>
    </w:p>
    <w:p w:rsidR="000F6AF5" w:rsidRDefault="000F6AF5" w:rsidP="000F6AF5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p w:rsidR="00B4736C" w:rsidRDefault="00B4736C" w:rsidP="00B4736C">
      <w:pPr>
        <w:rPr>
          <w:szCs w:val="28"/>
        </w:rPr>
      </w:pPr>
    </w:p>
    <w:tbl>
      <w:tblPr>
        <w:tblW w:w="111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992"/>
        <w:gridCol w:w="668"/>
        <w:gridCol w:w="41"/>
        <w:gridCol w:w="425"/>
        <w:gridCol w:w="567"/>
        <w:gridCol w:w="47"/>
        <w:gridCol w:w="581"/>
        <w:gridCol w:w="175"/>
        <w:gridCol w:w="331"/>
        <w:gridCol w:w="661"/>
        <w:gridCol w:w="48"/>
        <w:gridCol w:w="141"/>
        <w:gridCol w:w="189"/>
        <w:gridCol w:w="1371"/>
        <w:gridCol w:w="1661"/>
      </w:tblGrid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A73DB5" w:rsidRPr="00A73DB5" w:rsidTr="00F82E05">
        <w:trPr>
          <w:gridAfter w:val="1"/>
          <w:wAfter w:w="1661" w:type="dxa"/>
          <w:trHeight w:val="90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Наименование </w:t>
            </w:r>
            <w:proofErr w:type="gramStart"/>
            <w:r w:rsidRPr="00A73DB5">
              <w:rPr>
                <w:sz w:val="20"/>
              </w:rPr>
              <w:t>регулируемой</w:t>
            </w:r>
            <w:proofErr w:type="gramEnd"/>
            <w:r w:rsidRPr="00A73DB5">
              <w:rPr>
                <w:sz w:val="20"/>
              </w:rPr>
              <w:t xml:space="preserve">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организации (ИНН)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25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МУНИЦИПАЛЬНОЕ УНИТАРНОЕ ПРЕДПРИЯТИЕ "ВОДОКАНАЛ</w:t>
            </w:r>
            <w:proofErr w:type="gramStart"/>
            <w:r w:rsidRPr="00A73DB5">
              <w:rPr>
                <w:sz w:val="20"/>
              </w:rPr>
              <w:t>"(</w:t>
            </w:r>
            <w:proofErr w:type="gramEnd"/>
            <w:r w:rsidRPr="00A73DB5">
              <w:rPr>
                <w:sz w:val="20"/>
              </w:rPr>
              <w:t>ИНН 5252021897)</w:t>
            </w:r>
          </w:p>
        </w:tc>
      </w:tr>
      <w:tr w:rsidR="00A73DB5" w:rsidRPr="00A73DB5" w:rsidTr="00F82E05">
        <w:trPr>
          <w:gridAfter w:val="1"/>
          <w:wAfter w:w="1661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Местонахождение         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DE5B85" w:rsidRDefault="00A73DB5" w:rsidP="00A73DB5">
            <w:pPr>
              <w:rPr>
                <w:sz w:val="20"/>
              </w:rPr>
            </w:pPr>
            <w:r w:rsidRPr="00A73DB5">
              <w:rPr>
                <w:sz w:val="20"/>
              </w:rPr>
              <w:t xml:space="preserve">606100, Нижегородская область, </w:t>
            </w:r>
            <w:proofErr w:type="gramStart"/>
            <w:r w:rsidRPr="00A73DB5">
              <w:rPr>
                <w:sz w:val="20"/>
              </w:rPr>
              <w:t>г</w:t>
            </w:r>
            <w:proofErr w:type="gramEnd"/>
            <w:r w:rsidRPr="00A73DB5">
              <w:rPr>
                <w:sz w:val="20"/>
              </w:rPr>
              <w:t>. Павлово, ул. Дальняя Круча, д. 40</w:t>
            </w:r>
          </w:p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gridAfter w:val="1"/>
          <w:wAfter w:w="1661" w:type="dxa"/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Наименование            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A73DB5" w:rsidRPr="00A73DB5" w:rsidTr="00F82E05">
        <w:trPr>
          <w:gridAfter w:val="1"/>
          <w:wAfter w:w="1661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Местонахождение         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>2. Объем принимаемых сточных вод</w:t>
            </w:r>
          </w:p>
        </w:tc>
      </w:tr>
      <w:tr w:rsidR="00A73DB5" w:rsidRPr="00A73DB5" w:rsidTr="00F82E05">
        <w:trPr>
          <w:gridAfter w:val="1"/>
          <w:wAfter w:w="1661" w:type="dxa"/>
          <w:trHeight w:val="26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sz w:val="20"/>
              </w:rPr>
              <w:t>Принято сточных вод  всего, тыс</w:t>
            </w:r>
            <w:proofErr w:type="gramStart"/>
            <w:r w:rsidRPr="00A73DB5">
              <w:rPr>
                <w:sz w:val="20"/>
              </w:rPr>
              <w:t>.м</w:t>
            </w:r>
            <w:proofErr w:type="gramEnd"/>
            <w:r w:rsidRPr="00A73DB5">
              <w:rPr>
                <w:sz w:val="20"/>
                <w:vertAlign w:val="superscript"/>
              </w:rPr>
              <w:t>3</w:t>
            </w:r>
            <w:r w:rsidRPr="00A73DB5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19,133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18,299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18,299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население,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17,295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16,529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16,529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1,825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1,757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1,757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0,013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0,013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0,013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b/>
                <w:sz w:val="20"/>
              </w:rPr>
              <w:t xml:space="preserve">на территории  </w:t>
            </w:r>
            <w:proofErr w:type="spellStart"/>
            <w:r w:rsidRPr="00A73DB5">
              <w:rPr>
                <w:b/>
                <w:sz w:val="20"/>
              </w:rPr>
              <w:t>Грудцинского</w:t>
            </w:r>
            <w:proofErr w:type="spellEnd"/>
            <w:r w:rsidRPr="00A73DB5">
              <w:rPr>
                <w:b/>
                <w:sz w:val="20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sz w:val="20"/>
              </w:rPr>
              <w:t>Принято сточных вод  всего, тыс</w:t>
            </w:r>
            <w:proofErr w:type="gramStart"/>
            <w:r w:rsidRPr="00A73DB5">
              <w:rPr>
                <w:sz w:val="20"/>
              </w:rPr>
              <w:t>.м</w:t>
            </w:r>
            <w:proofErr w:type="gramEnd"/>
            <w:r w:rsidRPr="00A73DB5">
              <w:rPr>
                <w:sz w:val="20"/>
                <w:vertAlign w:val="superscript"/>
              </w:rPr>
              <w:t>3</w:t>
            </w:r>
            <w:r w:rsidRPr="00A73DB5">
              <w:rPr>
                <w:sz w:val="20"/>
              </w:rPr>
              <w:t xml:space="preserve"> в том числе: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14,991   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14,277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14,277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население,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14,200   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13,524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13,524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0,789   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0,751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0,751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0,002   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0,002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0,002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 xml:space="preserve">на территории </w:t>
            </w:r>
            <w:proofErr w:type="spellStart"/>
            <w:r w:rsidRPr="00A73DB5">
              <w:rPr>
                <w:b/>
                <w:sz w:val="20"/>
              </w:rPr>
              <w:t>Абабковского</w:t>
            </w:r>
            <w:proofErr w:type="spellEnd"/>
            <w:r w:rsidRPr="00A73DB5">
              <w:rPr>
                <w:b/>
                <w:sz w:val="20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sz w:val="20"/>
              </w:rPr>
              <w:t>Принято сточных вод  всего, тыс</w:t>
            </w:r>
            <w:proofErr w:type="gramStart"/>
            <w:r w:rsidRPr="00A73DB5">
              <w:rPr>
                <w:sz w:val="20"/>
              </w:rPr>
              <w:t>.м</w:t>
            </w:r>
            <w:proofErr w:type="gramEnd"/>
            <w:r w:rsidRPr="00A73DB5">
              <w:rPr>
                <w:sz w:val="20"/>
                <w:vertAlign w:val="superscript"/>
              </w:rPr>
              <w:t>3</w:t>
            </w:r>
            <w:r w:rsidRPr="00A73DB5">
              <w:rPr>
                <w:sz w:val="20"/>
              </w:rPr>
              <w:t xml:space="preserve"> в том числе: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4,142   </w:t>
            </w:r>
          </w:p>
        </w:tc>
        <w:tc>
          <w:tcPr>
            <w:tcW w:w="18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4,021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4,021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население,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3,095   </w:t>
            </w:r>
          </w:p>
        </w:tc>
        <w:tc>
          <w:tcPr>
            <w:tcW w:w="18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3,005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3,005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1,036   </w:t>
            </w:r>
          </w:p>
        </w:tc>
        <w:tc>
          <w:tcPr>
            <w:tcW w:w="18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1,006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1,006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0,011   </w:t>
            </w:r>
          </w:p>
        </w:tc>
        <w:tc>
          <w:tcPr>
            <w:tcW w:w="18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0,011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 xml:space="preserve">0,011   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lastRenderedPageBreak/>
              <w:t xml:space="preserve">- собственное потребление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8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96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Всего сумма, тыс. руб.  </w:t>
            </w:r>
          </w:p>
        </w:tc>
      </w:tr>
      <w:tr w:rsidR="00A73DB5" w:rsidRPr="00A73DB5" w:rsidTr="00F82E05">
        <w:trPr>
          <w:gridAfter w:val="1"/>
          <w:wAfter w:w="166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Другие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125,57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125,57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16,30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16,30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Итого период с 01.01.2016 по 31.12.2016: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141,87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73DB5">
              <w:rPr>
                <w:sz w:val="20"/>
              </w:rPr>
              <w:t>141,87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01.01.2017 по 31.12.20172017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130,16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130,16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01.01.2017 по 31.12.20172017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16,89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16,89</w:t>
            </w:r>
          </w:p>
        </w:tc>
      </w:tr>
      <w:tr w:rsidR="00A73DB5" w:rsidRPr="00A73DB5" w:rsidTr="00F82E05">
        <w:trPr>
          <w:gridAfter w:val="1"/>
          <w:wAfter w:w="1661" w:type="dxa"/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01.01.2017 по 31.12.20172017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01.01.2017 по 31.12.20172017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01.01.2017 по 31.12.20172017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01.01.2017 по 31.12.20172017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0,40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0,40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Итого на период с 01.01.2017 по 31.12.20172017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147,45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73DB5">
              <w:rPr>
                <w:sz w:val="20"/>
              </w:rPr>
              <w:t>147,45</w:t>
            </w:r>
          </w:p>
        </w:tc>
      </w:tr>
      <w:tr w:rsidR="00A73DB5" w:rsidRPr="00A73DB5" w:rsidTr="00F82E05">
        <w:trPr>
          <w:gridAfter w:val="1"/>
          <w:wAfter w:w="1661" w:type="dxa"/>
          <w:trHeight w:val="178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73DB5">
              <w:rPr>
                <w:sz w:val="20"/>
              </w:rPr>
              <w:t>132,60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73DB5">
              <w:rPr>
                <w:sz w:val="20"/>
              </w:rPr>
              <w:t>132,60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17,21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17,21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Итого на период с 01.01.2018 по 31.12.2018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149,81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149,81</w:t>
            </w:r>
          </w:p>
        </w:tc>
        <w:tc>
          <w:tcPr>
            <w:tcW w:w="1661" w:type="dxa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439,12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439,12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A73DB5" w:rsidRPr="00A73DB5" w:rsidTr="00F82E05">
        <w:trPr>
          <w:gridAfter w:val="1"/>
          <w:wAfter w:w="1661" w:type="dxa"/>
          <w:trHeight w:val="360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73DB5">
              <w:rPr>
                <w:sz w:val="20"/>
              </w:rPr>
              <w:t xml:space="preserve">  </w:t>
            </w:r>
            <w:r w:rsidRPr="00A73DB5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i/>
                <w:sz w:val="20"/>
              </w:rPr>
              <w:t xml:space="preserve">                 систем водоотведения</w:t>
            </w:r>
          </w:p>
        </w:tc>
      </w:tr>
      <w:tr w:rsidR="00A73DB5" w:rsidRPr="00A73DB5" w:rsidTr="00F82E05">
        <w:trPr>
          <w:gridAfter w:val="1"/>
          <w:wAfter w:w="166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Всего сумма, тыс. руб.  </w:t>
            </w:r>
          </w:p>
        </w:tc>
      </w:tr>
      <w:tr w:rsidR="00A73DB5" w:rsidRPr="00A73DB5" w:rsidTr="00F82E05">
        <w:trPr>
          <w:gridAfter w:val="1"/>
          <w:wAfter w:w="166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Другие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178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360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i/>
                <w:sz w:val="20"/>
              </w:rPr>
              <w:t xml:space="preserve">   очистки сточных вод</w:t>
            </w:r>
          </w:p>
        </w:tc>
      </w:tr>
      <w:tr w:rsidR="00A73DB5" w:rsidRPr="00A73DB5" w:rsidTr="00F82E05">
        <w:trPr>
          <w:gridAfter w:val="1"/>
          <w:wAfter w:w="166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Всего сумма, тыс. руб.  </w:t>
            </w:r>
          </w:p>
        </w:tc>
      </w:tr>
      <w:tr w:rsidR="00A73DB5" w:rsidRPr="00A73DB5" w:rsidTr="00F82E05">
        <w:trPr>
          <w:gridAfter w:val="1"/>
          <w:wAfter w:w="166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Другие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178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Всего на период 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360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  </w:t>
            </w:r>
            <w:r w:rsidRPr="00A73DB5">
              <w:rPr>
                <w:i/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Всего сумма, тыс. руб.  </w:t>
            </w:r>
          </w:p>
        </w:tc>
      </w:tr>
      <w:tr w:rsidR="00A73DB5" w:rsidRPr="00A73DB5" w:rsidTr="00F82E05">
        <w:trPr>
          <w:gridAfter w:val="1"/>
          <w:wAfter w:w="166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Другие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178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Всего на период 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73DB5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A73DB5" w:rsidRPr="00A73DB5" w:rsidTr="00F82E05">
        <w:trPr>
          <w:gridAfter w:val="1"/>
          <w:wAfter w:w="166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Всего сумма, тыс. руб.  </w:t>
            </w:r>
          </w:p>
        </w:tc>
      </w:tr>
      <w:tr w:rsidR="00A73DB5" w:rsidRPr="00A73DB5" w:rsidTr="00F82E05">
        <w:trPr>
          <w:gridAfter w:val="1"/>
          <w:wAfter w:w="166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Другие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178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285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73DB5">
              <w:rPr>
                <w:sz w:val="20"/>
              </w:rPr>
              <w:t xml:space="preserve">        </w:t>
            </w:r>
            <w:r w:rsidRPr="00A73DB5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водоотведения,  в том числе: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b/>
                <w:sz w:val="20"/>
              </w:rPr>
              <w:t xml:space="preserve">на территории  </w:t>
            </w:r>
            <w:proofErr w:type="spellStart"/>
            <w:r w:rsidRPr="00A73DB5">
              <w:rPr>
                <w:b/>
                <w:sz w:val="20"/>
              </w:rPr>
              <w:t>Грудцинского</w:t>
            </w:r>
            <w:proofErr w:type="spellEnd"/>
            <w:r w:rsidRPr="00A73DB5">
              <w:rPr>
                <w:b/>
                <w:sz w:val="20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A73DB5">
              <w:rPr>
                <w:sz w:val="20"/>
              </w:rPr>
              <w:t>Ед</w:t>
            </w:r>
            <w:proofErr w:type="gramStart"/>
            <w:r w:rsidRPr="00A73DB5">
              <w:rPr>
                <w:sz w:val="20"/>
              </w:rPr>
              <w:t>.и</w:t>
            </w:r>
            <w:proofErr w:type="gramEnd"/>
            <w:r w:rsidRPr="00A73DB5">
              <w:rPr>
                <w:sz w:val="20"/>
              </w:rPr>
              <w:t>зм</w:t>
            </w:r>
            <w:proofErr w:type="spellEnd"/>
            <w:r w:rsidRPr="00A73DB5">
              <w:rPr>
                <w:sz w:val="20"/>
              </w:rPr>
              <w:t>.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очистки сточных вод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jc w:val="center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0B5B3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надежности и бесперебойности водо</w:t>
            </w:r>
            <w:r w:rsidR="000B5B39">
              <w:rPr>
                <w:sz w:val="20"/>
              </w:rPr>
              <w:t>отведения</w:t>
            </w:r>
          </w:p>
        </w:tc>
      </w:tr>
      <w:tr w:rsidR="00A73DB5" w:rsidRPr="00A73DB5" w:rsidTr="00F82E05">
        <w:trPr>
          <w:gridAfter w:val="1"/>
          <w:wAfter w:w="1661" w:type="dxa"/>
          <w:trHeight w:val="670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ед./</w:t>
            </w:r>
            <w:proofErr w:type="gramStart"/>
            <w:r w:rsidRPr="00A73DB5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энергетической эффективности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7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 xml:space="preserve">на территории </w:t>
            </w:r>
            <w:proofErr w:type="spellStart"/>
            <w:r w:rsidRPr="00A73DB5">
              <w:rPr>
                <w:b/>
                <w:sz w:val="20"/>
              </w:rPr>
              <w:t>Абабковского</w:t>
            </w:r>
            <w:proofErr w:type="spellEnd"/>
            <w:r w:rsidRPr="00A73DB5">
              <w:rPr>
                <w:b/>
                <w:sz w:val="20"/>
              </w:rPr>
              <w:t xml:space="preserve"> сельсовета Павловского муниципального района Нижегородской области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A73DB5">
              <w:rPr>
                <w:sz w:val="20"/>
              </w:rPr>
              <w:t>Ед</w:t>
            </w:r>
            <w:proofErr w:type="gramStart"/>
            <w:r w:rsidRPr="00A73DB5">
              <w:rPr>
                <w:sz w:val="20"/>
              </w:rPr>
              <w:t>.и</w:t>
            </w:r>
            <w:proofErr w:type="gramEnd"/>
            <w:r w:rsidRPr="00A73DB5">
              <w:rPr>
                <w:sz w:val="20"/>
              </w:rPr>
              <w:t>зм</w:t>
            </w:r>
            <w:proofErr w:type="spellEnd"/>
            <w:r w:rsidRPr="00A73DB5">
              <w:rPr>
                <w:sz w:val="20"/>
              </w:rPr>
              <w:t>.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очистки сточных вод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0B5B3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надежности и бесперебойности водо</w:t>
            </w:r>
            <w:r w:rsidR="000B5B39">
              <w:rPr>
                <w:sz w:val="20"/>
              </w:rPr>
              <w:t>отведения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ед./</w:t>
            </w:r>
            <w:proofErr w:type="gramStart"/>
            <w:r w:rsidRPr="00A73DB5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0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Показатели энергетической эффективности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73DB5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73DB5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A73DB5" w:rsidRPr="00A73DB5" w:rsidTr="00F82E05">
        <w:trPr>
          <w:gridAfter w:val="1"/>
          <w:wAfter w:w="1661" w:type="dxa"/>
          <w:trHeight w:val="215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 xml:space="preserve">На период с 01.01.2016 по 31.12.2016 </w:t>
            </w:r>
          </w:p>
        </w:tc>
        <w:tc>
          <w:tcPr>
            <w:tcW w:w="4111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8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4111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lastRenderedPageBreak/>
              <w:t>На период с 01.01.2018 по 31.12.2018</w:t>
            </w:r>
          </w:p>
        </w:tc>
        <w:tc>
          <w:tcPr>
            <w:tcW w:w="4111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111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rHeight w:val="360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73DB5">
              <w:rPr>
                <w:sz w:val="20"/>
              </w:rPr>
              <w:t xml:space="preserve">        </w:t>
            </w:r>
            <w:r w:rsidRPr="00A73DB5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b/>
                <w:sz w:val="20"/>
              </w:rPr>
              <w:t xml:space="preserve">                         производственной программы</w:t>
            </w:r>
            <w:r w:rsidRPr="00A73DB5">
              <w:rPr>
                <w:sz w:val="20"/>
              </w:rPr>
              <w:t xml:space="preserve">                         </w:t>
            </w:r>
          </w:p>
        </w:tc>
      </w:tr>
      <w:tr w:rsidR="00A73DB5" w:rsidRPr="00A73DB5" w:rsidTr="00F82E05">
        <w:trPr>
          <w:gridAfter w:val="1"/>
          <w:wAfter w:w="1661" w:type="dxa"/>
          <w:trHeight w:val="478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Всего сумма, </w:t>
            </w:r>
          </w:p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 xml:space="preserve">  тыс. руб.  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 xml:space="preserve">На период с 01.01.2016 по 31.12.2016 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141,87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>На период с 01.01.2017 по 31.12.2017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151,11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73DB5">
              <w:rPr>
                <w:sz w:val="20"/>
              </w:rPr>
              <w:t>На период с 01.01.2018 по 31.12.2018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149,81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Итого за весь период реализации производственной программы: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442,79</w:t>
            </w:r>
          </w:p>
        </w:tc>
      </w:tr>
      <w:tr w:rsidR="00A73DB5" w:rsidRPr="00A73DB5" w:rsidTr="00F82E05">
        <w:trPr>
          <w:gridAfter w:val="1"/>
          <w:wAfter w:w="1661" w:type="dxa"/>
          <w:trHeight w:val="360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A73DB5">
              <w:rPr>
                <w:sz w:val="20"/>
              </w:rPr>
              <w:t xml:space="preserve">        </w:t>
            </w:r>
            <w:r w:rsidRPr="00A73DB5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A73DB5">
              <w:rPr>
                <w:sz w:val="20"/>
              </w:rPr>
              <w:t xml:space="preserve">                         </w:t>
            </w:r>
          </w:p>
        </w:tc>
      </w:tr>
      <w:tr w:rsidR="00A73DB5" w:rsidRPr="00A73DB5" w:rsidTr="00F82E05">
        <w:trPr>
          <w:gridAfter w:val="1"/>
          <w:wAfter w:w="1661" w:type="dxa"/>
          <w:trHeight w:val="372"/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Период с 01.01.2016 по 31.12.2016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23,3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343,30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-</w:t>
            </w:r>
          </w:p>
        </w:tc>
      </w:tr>
      <w:tr w:rsidR="00A73DB5" w:rsidRPr="00A73DB5" w:rsidTr="00F82E05">
        <w:trPr>
          <w:gridAfter w:val="1"/>
          <w:wAfter w:w="1661" w:type="dxa"/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DB5" w:rsidRPr="00A73DB5" w:rsidRDefault="00A73DB5" w:rsidP="00F82E0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73DB5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73DB5" w:rsidRPr="00A73DB5" w:rsidRDefault="00A73DB5" w:rsidP="00F82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73DB5">
              <w:rPr>
                <w:sz w:val="20"/>
              </w:rPr>
              <w:t>343,30</w:t>
            </w:r>
          </w:p>
        </w:tc>
      </w:tr>
    </w:tbl>
    <w:p w:rsidR="00A73DB5" w:rsidRDefault="00A73DB5" w:rsidP="00A73DB5">
      <w:pPr>
        <w:jc w:val="right"/>
        <w:rPr>
          <w:szCs w:val="28"/>
        </w:rPr>
      </w:pPr>
      <w:r>
        <w:rPr>
          <w:szCs w:val="28"/>
        </w:rPr>
        <w:t>».</w:t>
      </w:r>
    </w:p>
    <w:p w:rsidR="00A73DB5" w:rsidRDefault="00A73DB5" w:rsidP="00B4736C">
      <w:pPr>
        <w:rPr>
          <w:szCs w:val="28"/>
        </w:rPr>
      </w:pPr>
    </w:p>
    <w:sectPr w:rsidR="00A73DB5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FB6" w:rsidRDefault="00DB6FB6">
      <w:r>
        <w:separator/>
      </w:r>
    </w:p>
  </w:endnote>
  <w:endnote w:type="continuationSeparator" w:id="0">
    <w:p w:rsidR="00DB6FB6" w:rsidRDefault="00DB6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FB6" w:rsidRDefault="00DB6FB6">
      <w:r>
        <w:separator/>
      </w:r>
    </w:p>
  </w:footnote>
  <w:footnote w:type="continuationSeparator" w:id="0">
    <w:p w:rsidR="00DB6FB6" w:rsidRDefault="00DB6F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CC0B3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CC0B3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04FE7">
      <w:rPr>
        <w:rStyle w:val="a9"/>
        <w:noProof/>
      </w:rPr>
      <w:t>22</w: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CC0B3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DB6FB6" w:rsidRPr="00E52B15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B6FB6" w:rsidRDefault="00DB6FB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B6FB6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B6FB6" w:rsidRPr="002B6128" w:rsidRDefault="00DB6FB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B6FB6" w:rsidRDefault="00DB6FB6" w:rsidP="00276416">
                <w:pPr>
                  <w:ind w:right="-70"/>
                  <w:rPr>
                    <w:sz w:val="20"/>
                  </w:rPr>
                </w:pPr>
              </w:p>
              <w:p w:rsidR="00DB6FB6" w:rsidRPr="001772E6" w:rsidRDefault="00DB6FB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B6FB6" w:rsidRDefault="00DB6FB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92ABD"/>
    <w:multiLevelType w:val="hybridMultilevel"/>
    <w:tmpl w:val="5CFA4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8637E"/>
    <w:multiLevelType w:val="multilevel"/>
    <w:tmpl w:val="481AA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4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027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5B39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410"/>
    <w:rsid w:val="000F3A04"/>
    <w:rsid w:val="000F3C08"/>
    <w:rsid w:val="000F5820"/>
    <w:rsid w:val="000F5E13"/>
    <w:rsid w:val="000F6AF5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7727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0A7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4FE7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5C61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2DA9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3FA3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8E1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50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97639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4C7D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3A3A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C3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06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09C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154F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6D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495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35D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4A4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4F7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459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3DB5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CDD"/>
    <w:rsid w:val="00AA4360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0CE"/>
    <w:rsid w:val="00B47328"/>
    <w:rsid w:val="00B4736C"/>
    <w:rsid w:val="00B47567"/>
    <w:rsid w:val="00B50388"/>
    <w:rsid w:val="00B50E39"/>
    <w:rsid w:val="00B513FF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5ED4"/>
    <w:rsid w:val="00B765CA"/>
    <w:rsid w:val="00B7687B"/>
    <w:rsid w:val="00B76F16"/>
    <w:rsid w:val="00B774C0"/>
    <w:rsid w:val="00B8134A"/>
    <w:rsid w:val="00B81F8E"/>
    <w:rsid w:val="00B839F7"/>
    <w:rsid w:val="00B83D4E"/>
    <w:rsid w:val="00B83D9D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2FED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4DE9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E32"/>
    <w:rsid w:val="00CC0B31"/>
    <w:rsid w:val="00CC0EA0"/>
    <w:rsid w:val="00CC183A"/>
    <w:rsid w:val="00CC2DF6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5B85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8C2"/>
    <w:rsid w:val="00E35E73"/>
    <w:rsid w:val="00E3747D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1D3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6FE5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8EF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2EAE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 Spacing"/>
    <w:uiPriority w:val="1"/>
    <w:qFormat/>
    <w:rsid w:val="0033250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75ED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4C800-05A1-4E42-8DE4-AD9F7D425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</TotalTime>
  <Pages>22</Pages>
  <Words>5672</Words>
  <Characters>39242</Characters>
  <Application>Microsoft Office Word</Application>
  <DocSecurity>0</DocSecurity>
  <Lines>327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rst21usr</cp:lastModifiedBy>
  <cp:revision>7</cp:revision>
  <cp:lastPrinted>2017-06-28T11:54:00Z</cp:lastPrinted>
  <dcterms:created xsi:type="dcterms:W3CDTF">2017-11-18T11:36:00Z</dcterms:created>
  <dcterms:modified xsi:type="dcterms:W3CDTF">2017-11-27T13:13:00Z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