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1338B" w:rsidP="00D8458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84588">
              <w:t>09.04</w:t>
            </w:r>
            <w:r w:rsidR="00822CA9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1338B" w:rsidP="00FB412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B4127">
              <w:t>14</w:t>
            </w:r>
            <w:r w:rsidR="00FB4127">
              <w:rPr>
                <w:lang w:val="en-US"/>
              </w:rPr>
              <w:t>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84588" w:rsidRDefault="0071338B" w:rsidP="00D8458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84588">
              <w:t xml:space="preserve">Об установлении СЕЛЬСКОХОЗЯЙСТВЕННОМУ ПРОИЗВОДСТВЕННОМУ КООПЕРАТИВУ «ХОХЛОМА» (ИНН 5218000784), </w:t>
            </w:r>
          </w:p>
          <w:p w:rsidR="0085764D" w:rsidRPr="00252D0D" w:rsidRDefault="00D84588" w:rsidP="00D84588">
            <w:pPr>
              <w:jc w:val="center"/>
            </w:pPr>
            <w:r>
              <w:t xml:space="preserve">с. Хохлома Ковернинского муниципального района Нижегородской области, тарифов на тепловую энергию (мощность), поставляемую потребителям Ковернинского муниципального района Нижегородской области, и о признании утратившим силу </w:t>
            </w:r>
            <w:r w:rsidRPr="00D84588">
              <w:t xml:space="preserve">решения региональной </w:t>
            </w:r>
            <w:r w:rsidR="007133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84588" w:rsidRDefault="00D84588" w:rsidP="00D84588">
      <w:pPr>
        <w:tabs>
          <w:tab w:val="left" w:pos="1897"/>
        </w:tabs>
        <w:jc w:val="center"/>
      </w:pPr>
      <w:r>
        <w:rPr>
          <w:bCs/>
          <w:szCs w:val="24"/>
        </w:rPr>
        <w:t xml:space="preserve">службы по тарифам Нижегородской области </w:t>
      </w:r>
      <w:r>
        <w:rPr>
          <w:bCs/>
          <w:szCs w:val="24"/>
        </w:rPr>
        <w:br/>
        <w:t>от 6 декабря 2018 г. № 50/15 «</w:t>
      </w:r>
      <w:r>
        <w:t xml:space="preserve">Об установлении </w:t>
      </w:r>
      <w:r>
        <w:br/>
        <w:t xml:space="preserve">СЕЛЬСКОХОЗЯЙСТВЕННОМУ ПРОИЗВОДСТВЕННОМУ </w:t>
      </w:r>
      <w:r>
        <w:br/>
        <w:t>КООПЕРАТИВУ «ХОХЛОМА» (ИНН 5218000784</w:t>
      </w:r>
      <w:r>
        <w:rPr>
          <w:bCs/>
          <w:szCs w:val="24"/>
        </w:rPr>
        <w:t xml:space="preserve">), </w:t>
      </w:r>
      <w:r>
        <w:rPr>
          <w:bCs/>
          <w:szCs w:val="24"/>
        </w:rPr>
        <w:br/>
      </w:r>
      <w:r>
        <w:t xml:space="preserve">с. Хохлома </w:t>
      </w:r>
      <w:proofErr w:type="spellStart"/>
      <w:r>
        <w:t>Ковернинского</w:t>
      </w:r>
      <w:proofErr w:type="spellEnd"/>
      <w:r>
        <w:t xml:space="preserve"> муниципального района </w:t>
      </w:r>
      <w:r>
        <w:br/>
        <w:t xml:space="preserve">Нижегородской области, тарифов на тепловую </w:t>
      </w:r>
      <w:r>
        <w:br/>
        <w:t xml:space="preserve">энергию (мощность), поставляемую потребителям </w:t>
      </w:r>
      <w:r>
        <w:br/>
      </w:r>
      <w:proofErr w:type="spellStart"/>
      <w:r>
        <w:t>Ковернинского</w:t>
      </w:r>
      <w:proofErr w:type="spellEnd"/>
      <w:r>
        <w:t xml:space="preserve"> муниципального района </w:t>
      </w:r>
      <w:r>
        <w:br/>
        <w:t>Нижегородской области»</w:t>
      </w:r>
    </w:p>
    <w:p w:rsidR="00D84588" w:rsidRPr="00D84588" w:rsidRDefault="00D84588" w:rsidP="00D84588">
      <w:pPr>
        <w:tabs>
          <w:tab w:val="left" w:pos="1897"/>
        </w:tabs>
        <w:spacing w:line="276" w:lineRule="auto"/>
        <w:jc w:val="center"/>
        <w:rPr>
          <w:bCs/>
          <w:szCs w:val="24"/>
        </w:rPr>
      </w:pPr>
    </w:p>
    <w:p w:rsidR="00EA2A05" w:rsidRPr="00FB4127" w:rsidRDefault="00EA2A05" w:rsidP="00EA2A05">
      <w:pPr>
        <w:tabs>
          <w:tab w:val="left" w:pos="1897"/>
        </w:tabs>
        <w:spacing w:line="276" w:lineRule="auto"/>
        <w:jc w:val="center"/>
        <w:rPr>
          <w:szCs w:val="28"/>
          <w:lang w:val="en-US"/>
        </w:rPr>
      </w:pPr>
    </w:p>
    <w:p w:rsidR="007E2FAE" w:rsidRPr="007E2FAE" w:rsidRDefault="007E2FAE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5067BE" w:rsidRDefault="005067BE" w:rsidP="00C9525A">
      <w:pPr>
        <w:pStyle w:val="ac"/>
        <w:spacing w:line="276" w:lineRule="auto"/>
        <w:ind w:firstLine="708"/>
      </w:pPr>
      <w:proofErr w:type="gramStart"/>
      <w:r w:rsidRPr="005067BE">
        <w:t>В соответствии с Федеральным законом от 27 июля 2010 г</w:t>
      </w:r>
      <w:r w:rsidR="00822CA9">
        <w:t>.</w:t>
      </w:r>
      <w:r w:rsidRPr="005067BE">
        <w:t xml:space="preserve"> № 190-ФЗ </w:t>
      </w:r>
      <w:r w:rsidR="00822CA9">
        <w:br/>
      </w:r>
      <w:r w:rsidRPr="005067BE">
        <w:t xml:space="preserve">«О теплоснабжении», постановлением Правительства Российской Федерации </w:t>
      </w:r>
      <w:r w:rsidR="003B15DF">
        <w:br/>
      </w:r>
      <w:r w:rsidRPr="005067BE">
        <w:t>от 22 октября 2012 г</w:t>
      </w:r>
      <w:r w:rsidR="00822CA9">
        <w:t>.</w:t>
      </w:r>
      <w:r w:rsidRPr="005067BE">
        <w:t xml:space="preserve"> № 1075 «О ценообразовании в сфере теплоснабжения» и на основании рассмотрения расчетных и обосновывающих материалов, </w:t>
      </w:r>
      <w:r w:rsidRPr="007E2FAE">
        <w:t xml:space="preserve">представленных </w:t>
      </w:r>
      <w:r w:rsidR="00D84588" w:rsidRPr="007F696D">
        <w:t xml:space="preserve">СЕЛЬСКОХОЗЯЙСТВЕННЫМ ПРОИЗВОДСТВЕННЫМ КООПЕРАТИВОМ «ХОХЛОМА» (ИНН 5218000784), с. Хохлома </w:t>
      </w:r>
      <w:proofErr w:type="spellStart"/>
      <w:r w:rsidR="00D84588" w:rsidRPr="007F696D">
        <w:t>Ковернинского</w:t>
      </w:r>
      <w:proofErr w:type="spellEnd"/>
      <w:r w:rsidR="00D84588" w:rsidRPr="007F696D">
        <w:t xml:space="preserve"> муниципального района Нижегородской области</w:t>
      </w:r>
      <w:r w:rsidRPr="005067BE">
        <w:t xml:space="preserve">, экспертного заключения </w:t>
      </w:r>
      <w:r w:rsidR="00BA4EA7" w:rsidRPr="00266103">
        <w:t xml:space="preserve">рег. </w:t>
      </w:r>
      <w:r w:rsidR="00BA4EA7" w:rsidRPr="001C2DDA">
        <w:t>№ в-</w:t>
      </w:r>
      <w:r w:rsidR="001C2DDA" w:rsidRPr="001C2DDA">
        <w:t>70</w:t>
      </w:r>
      <w:r w:rsidR="009E1A12" w:rsidRPr="001C2DDA">
        <w:t xml:space="preserve"> от</w:t>
      </w:r>
      <w:r w:rsidR="00C9525A" w:rsidRPr="001C2DDA">
        <w:t xml:space="preserve"> </w:t>
      </w:r>
      <w:r w:rsidR="001C2DDA" w:rsidRPr="001C2DDA">
        <w:t xml:space="preserve">2 </w:t>
      </w:r>
      <w:r w:rsidR="00D84588" w:rsidRPr="001C2DDA">
        <w:t>апреля</w:t>
      </w:r>
      <w:r w:rsidR="00BA4EA7" w:rsidRPr="001C2DDA">
        <w:t xml:space="preserve"> 201</w:t>
      </w:r>
      <w:r w:rsidR="00822CA9" w:rsidRPr="001C2DDA">
        <w:t>9</w:t>
      </w:r>
      <w:r w:rsidR="00BA4EA7" w:rsidRPr="00D234C8">
        <w:t xml:space="preserve"> г</w:t>
      </w:r>
      <w:r w:rsidR="00822CA9" w:rsidRPr="00D234C8">
        <w:t>.</w:t>
      </w:r>
      <w:r w:rsidR="00BA4EA7" w:rsidRPr="00D234C8">
        <w:t>:</w:t>
      </w:r>
      <w:proofErr w:type="gramEnd"/>
    </w:p>
    <w:p w:rsidR="00C9525A" w:rsidRDefault="00D60828" w:rsidP="00C9525A">
      <w:pPr>
        <w:pStyle w:val="ac"/>
        <w:spacing w:line="276" w:lineRule="auto"/>
        <w:ind w:firstLine="709"/>
        <w:rPr>
          <w:szCs w:val="24"/>
        </w:rPr>
      </w:pPr>
      <w:r w:rsidRPr="005067BE">
        <w:rPr>
          <w:b/>
          <w:bCs/>
        </w:rPr>
        <w:t>1.</w:t>
      </w:r>
      <w:r w:rsidRPr="005067BE">
        <w:t xml:space="preserve"> </w:t>
      </w:r>
      <w:r w:rsidR="00714F7A">
        <w:rPr>
          <w:szCs w:val="24"/>
        </w:rPr>
        <w:t xml:space="preserve">При установлении тарифов в </w:t>
      </w:r>
      <w:r w:rsidR="00714F7A" w:rsidRPr="00714F7A">
        <w:rPr>
          <w:szCs w:val="24"/>
        </w:rPr>
        <w:t>сфере теплоснабжения</w:t>
      </w:r>
      <w:r w:rsidR="00714F7A">
        <w:rPr>
          <w:szCs w:val="24"/>
        </w:rPr>
        <w:t xml:space="preserve"> </w:t>
      </w:r>
      <w:r w:rsidR="00822CA9">
        <w:rPr>
          <w:szCs w:val="24"/>
        </w:rPr>
        <w:t xml:space="preserve">для </w:t>
      </w:r>
      <w:r w:rsidR="00C9525A" w:rsidRPr="00C9525A">
        <w:t xml:space="preserve"> </w:t>
      </w:r>
      <w:r w:rsidR="00D84588" w:rsidRPr="007F696D">
        <w:t xml:space="preserve">СЕЛЬСКОХОЗЯЙСТВЕННОГО ПРОИЗВОДСТВЕННОГО КООПЕРАТИВА «ХОХЛОМА» (ИНН 5218000784), с. Хохлома </w:t>
      </w:r>
      <w:proofErr w:type="spellStart"/>
      <w:r w:rsidR="00D84588" w:rsidRPr="007F696D">
        <w:t>Ковернинского</w:t>
      </w:r>
      <w:proofErr w:type="spellEnd"/>
      <w:r w:rsidR="00D84588" w:rsidRPr="007F696D">
        <w:t xml:space="preserve"> муниципального </w:t>
      </w:r>
      <w:r w:rsidR="00D84588" w:rsidRPr="007F696D">
        <w:lastRenderedPageBreak/>
        <w:t>района Нижегородской области</w:t>
      </w:r>
      <w:r w:rsidR="00822CA9">
        <w:rPr>
          <w:szCs w:val="24"/>
        </w:rPr>
        <w:t>, применять метод экономически обоснованных расходов (затрат).</w:t>
      </w:r>
    </w:p>
    <w:p w:rsidR="00D60828" w:rsidRPr="00C9525A" w:rsidRDefault="00822CA9" w:rsidP="00C9525A">
      <w:pPr>
        <w:pStyle w:val="ac"/>
        <w:spacing w:line="276" w:lineRule="auto"/>
        <w:ind w:firstLine="709"/>
      </w:pPr>
      <w:r w:rsidRPr="00822CA9">
        <w:rPr>
          <w:b/>
        </w:rPr>
        <w:t>2.</w:t>
      </w:r>
      <w:r>
        <w:t xml:space="preserve"> </w:t>
      </w:r>
      <w:r w:rsidR="00D84588" w:rsidRPr="007F696D">
        <w:t xml:space="preserve">Установить СЕЛЬСКОХОЗЯЙСТВЕННОМУ ПРОИЗВОДСТВЕННОМУ КООПЕРАТИВУ «ХОХЛОМА» (ИНН 5218000784), с. Хохлома </w:t>
      </w:r>
      <w:proofErr w:type="spellStart"/>
      <w:r w:rsidR="00D84588" w:rsidRPr="007F696D">
        <w:t>Ковернинского</w:t>
      </w:r>
      <w:proofErr w:type="spellEnd"/>
      <w:r w:rsidR="00D84588" w:rsidRPr="007F696D">
        <w:t xml:space="preserve"> муниципального района Нижегородской области, </w:t>
      </w:r>
      <w:r w:rsidR="00D84588" w:rsidRPr="007F696D">
        <w:rPr>
          <w:b/>
          <w:bCs/>
        </w:rPr>
        <w:t>тарифы на тепловую энергию (мощность)</w:t>
      </w:r>
      <w:r w:rsidR="00D84588" w:rsidRPr="007F696D">
        <w:t xml:space="preserve">, поставляемую потребителям </w:t>
      </w:r>
      <w:proofErr w:type="spellStart"/>
      <w:r w:rsidR="00D84588" w:rsidRPr="007F696D">
        <w:t>Ковернинского</w:t>
      </w:r>
      <w:proofErr w:type="spellEnd"/>
      <w:r w:rsidR="00D84588" w:rsidRPr="007F696D">
        <w:t xml:space="preserve"> муниципального района</w:t>
      </w:r>
      <w:r w:rsidR="00D84588" w:rsidRPr="007F696D">
        <w:rPr>
          <w:bCs/>
        </w:rPr>
        <w:t xml:space="preserve"> Нижегородской области</w:t>
      </w:r>
      <w:r w:rsidR="00D84588" w:rsidRPr="007F696D">
        <w:t xml:space="preserve">, </w:t>
      </w:r>
      <w:r w:rsidR="00D84588">
        <w:rPr>
          <w:bCs/>
        </w:rPr>
        <w:t>согласно Приложению</w:t>
      </w:r>
      <w:r w:rsidR="00D60828" w:rsidRPr="005067BE">
        <w:rPr>
          <w:noProof/>
        </w:rPr>
        <w:t>.</w:t>
      </w:r>
    </w:p>
    <w:p w:rsidR="00D84588" w:rsidRDefault="00822CA9" w:rsidP="00D845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</w:rPr>
        <w:t>3</w:t>
      </w:r>
      <w:r w:rsidR="00BC7B21" w:rsidRPr="005067BE">
        <w:rPr>
          <w:b/>
        </w:rPr>
        <w:t>.</w:t>
      </w:r>
      <w:r w:rsidR="00BC7B21" w:rsidRPr="005067BE">
        <w:t xml:space="preserve"> </w:t>
      </w:r>
      <w:r w:rsidR="00D84588" w:rsidRPr="007F696D">
        <w:rPr>
          <w:rFonts w:eastAsiaTheme="minorHAnsi"/>
          <w:szCs w:val="28"/>
          <w:lang w:eastAsia="en-US"/>
        </w:rPr>
        <w:t xml:space="preserve">СЕЛЬСКОХОЗЯЙСТВЕННЫЙ ПРОИЗВОДСТВЕННЫЙ КООПЕРАТИВ «ХОХЛОМА» (ИНН </w:t>
      </w:r>
      <w:r w:rsidR="00D84588" w:rsidRPr="007F696D">
        <w:rPr>
          <w:szCs w:val="28"/>
        </w:rPr>
        <w:t>5218000784)</w:t>
      </w:r>
      <w:r w:rsidR="00D84588" w:rsidRPr="007F696D">
        <w:rPr>
          <w:rFonts w:eastAsiaTheme="minorHAnsi"/>
          <w:szCs w:val="28"/>
          <w:lang w:eastAsia="en-US"/>
        </w:rPr>
        <w:t xml:space="preserve">, с. Хохлома </w:t>
      </w:r>
      <w:r w:rsidR="00D84588" w:rsidRPr="007F696D">
        <w:rPr>
          <w:noProof/>
          <w:szCs w:val="28"/>
        </w:rPr>
        <w:t>Ковернинского</w:t>
      </w:r>
      <w:r w:rsidR="00D84588" w:rsidRPr="007F696D">
        <w:rPr>
          <w:rFonts w:eastAsiaTheme="minorHAnsi"/>
          <w:szCs w:val="28"/>
          <w:lang w:eastAsia="en-US"/>
        </w:rPr>
        <w:t xml:space="preserve"> муниципального района Нижегородской области</w:t>
      </w:r>
      <w:r w:rsidR="00D84588" w:rsidRPr="007F696D">
        <w:rPr>
          <w:szCs w:val="28"/>
        </w:rPr>
        <w:t>,</w:t>
      </w:r>
      <w:r w:rsidR="005067BE">
        <w:t xml:space="preserve"> </w:t>
      </w:r>
      <w:proofErr w:type="gramStart"/>
      <w:r w:rsidR="00D84588" w:rsidRPr="00BA6619">
        <w:rPr>
          <w:rFonts w:eastAsiaTheme="minorHAnsi"/>
          <w:szCs w:val="28"/>
          <w:lang w:eastAsia="en-US"/>
        </w:rPr>
        <w:t>применяет общий режим налогообложения и является</w:t>
      </w:r>
      <w:proofErr w:type="gramEnd"/>
      <w:r w:rsidR="00D84588" w:rsidRPr="00BA6619">
        <w:rPr>
          <w:rFonts w:eastAsiaTheme="minorHAnsi"/>
          <w:szCs w:val="28"/>
          <w:lang w:eastAsia="en-US"/>
        </w:rPr>
        <w:t xml:space="preserve"> плательщиком НДС.</w:t>
      </w:r>
    </w:p>
    <w:p w:rsidR="007E2FAE" w:rsidRPr="007E2FAE" w:rsidRDefault="007E2FAE" w:rsidP="007E2FAE">
      <w:pPr>
        <w:spacing w:line="276" w:lineRule="auto"/>
        <w:ind w:firstLine="708"/>
        <w:jc w:val="both"/>
        <w:rPr>
          <w:szCs w:val="28"/>
        </w:rPr>
      </w:pPr>
      <w:r w:rsidRPr="007E2FAE">
        <w:rPr>
          <w:bCs/>
          <w:szCs w:val="28"/>
        </w:rPr>
        <w:t>Р</w:t>
      </w:r>
      <w:r w:rsidRPr="007E2FAE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F0B1C" w:rsidRPr="00FF0B1C" w:rsidRDefault="00822CA9" w:rsidP="00551558">
      <w:pPr>
        <w:pStyle w:val="ac"/>
        <w:spacing w:line="276" w:lineRule="auto"/>
        <w:ind w:firstLine="708"/>
      </w:pPr>
      <w:r>
        <w:rPr>
          <w:b/>
        </w:rPr>
        <w:t>4</w:t>
      </w:r>
      <w:r w:rsidR="005067BE" w:rsidRPr="005067BE">
        <w:rPr>
          <w:b/>
        </w:rPr>
        <w:t>.</w:t>
      </w:r>
      <w:r w:rsidR="005067BE">
        <w:t xml:space="preserve"> </w:t>
      </w:r>
      <w:proofErr w:type="gramStart"/>
      <w:r w:rsidR="00D84588">
        <w:t xml:space="preserve">В связи с изменением в течение периода регулирования системы налогообложения </w:t>
      </w:r>
      <w:r w:rsidR="00D84588" w:rsidRPr="007F696D">
        <w:t xml:space="preserve">СЕЛЬСКОХОЗЯЙСТВЕННОГО ПРОИЗВОДСТВЕННОГО КООПЕРАТИВА «ХОХЛОМА» (ИНН 5218000784), с. Хохлома </w:t>
      </w:r>
      <w:proofErr w:type="spellStart"/>
      <w:r w:rsidR="00D84588" w:rsidRPr="007F696D">
        <w:t>Ковернинского</w:t>
      </w:r>
      <w:proofErr w:type="spellEnd"/>
      <w:r w:rsidR="00D84588" w:rsidRPr="007F696D">
        <w:t xml:space="preserve"> муниципального района Нижегородской области</w:t>
      </w:r>
      <w:r w:rsidR="00D84588">
        <w:t>, и на основании пункта</w:t>
      </w:r>
      <w:r w:rsidR="00B1002E">
        <w:t xml:space="preserve"> </w:t>
      </w:r>
      <w:hyperlink r:id="rId10" w:history="1">
        <w:r w:rsidR="00FF0B1C" w:rsidRPr="00FF0B1C">
          <w:rPr>
            <w:rStyle w:val="a7"/>
          </w:rPr>
          <w:t>7</w:t>
        </w:r>
      </w:hyperlink>
      <w:r w:rsidR="00FF0B1C" w:rsidRPr="00FF0B1C">
        <w:t xml:space="preserve"> Правил регулирования цен (тарифов) в сфере теплоснабжения, утвержденных постановлением Правительства Российской Ф</w:t>
      </w:r>
      <w:r w:rsidR="00B1002E">
        <w:t xml:space="preserve">едерации </w:t>
      </w:r>
      <w:r w:rsidR="00FF0B1C">
        <w:t xml:space="preserve">от 22 октября 2012 г. </w:t>
      </w:r>
      <w:r w:rsidR="00B1002E">
        <w:br/>
      </w:r>
      <w:r w:rsidR="00FF0B1C">
        <w:t xml:space="preserve">№ </w:t>
      </w:r>
      <w:r w:rsidR="00FF0B1C" w:rsidRPr="00FF0B1C">
        <w:t xml:space="preserve">1075, </w:t>
      </w:r>
      <w:hyperlink w:anchor="P34" w:history="1">
        <w:r w:rsidR="00FF0B1C" w:rsidRPr="00FF0B1C">
          <w:rPr>
            <w:rStyle w:val="a7"/>
          </w:rPr>
          <w:t>тарифы</w:t>
        </w:r>
      </w:hyperlink>
      <w:r w:rsidR="00FF0B1C" w:rsidRPr="00FF0B1C">
        <w:t>, установленные пунктом 2 настоя</w:t>
      </w:r>
      <w:r w:rsidR="00FF0B1C">
        <w:t xml:space="preserve">щего решения, действуют </w:t>
      </w:r>
      <w:r w:rsidR="00B1002E">
        <w:br/>
      </w:r>
      <w:r w:rsidR="00FF0B1C">
        <w:t xml:space="preserve">с 1 </w:t>
      </w:r>
      <w:r w:rsidR="00B1002E">
        <w:t>мая</w:t>
      </w:r>
      <w:r w:rsidR="00FF0B1C">
        <w:t xml:space="preserve"> по 31 декабря 2019</w:t>
      </w:r>
      <w:proofErr w:type="gramEnd"/>
      <w:r w:rsidR="00FF0B1C">
        <w:t xml:space="preserve"> г. </w:t>
      </w:r>
      <w:r w:rsidR="00FF0B1C" w:rsidRPr="00FF0B1C">
        <w:t>включительно.</w:t>
      </w:r>
    </w:p>
    <w:p w:rsidR="00B1002E" w:rsidRDefault="00E35C69" w:rsidP="00B1002E">
      <w:pPr>
        <w:pStyle w:val="ac"/>
        <w:spacing w:line="276" w:lineRule="auto"/>
        <w:ind w:firstLine="708"/>
      </w:pPr>
      <w:r>
        <w:rPr>
          <w:b/>
        </w:rPr>
        <w:t>5</w:t>
      </w:r>
      <w:r w:rsidR="00B1002E">
        <w:rPr>
          <w:b/>
        </w:rPr>
        <w:t xml:space="preserve">. </w:t>
      </w:r>
      <w:r w:rsidR="00B1002E">
        <w:t xml:space="preserve">С 1 мая 2019 г. признать утратившим силу решение региональной службы по тарифам Нижегородской области </w:t>
      </w:r>
      <w:r w:rsidR="00B1002E">
        <w:rPr>
          <w:bCs/>
          <w:szCs w:val="24"/>
        </w:rPr>
        <w:t xml:space="preserve">от 6 декабря 2018 г. № 50/15 </w:t>
      </w:r>
      <w:r w:rsidR="00B1002E">
        <w:rPr>
          <w:bCs/>
          <w:szCs w:val="24"/>
        </w:rPr>
        <w:br/>
        <w:t>«</w:t>
      </w:r>
      <w:r w:rsidR="00B1002E">
        <w:t xml:space="preserve">Об установлении СЕЛЬСКОХОЗЯЙСТВЕННОМУ ПРОИЗВОДСТВЕННОМУ </w:t>
      </w:r>
      <w:r w:rsidR="00B1002E">
        <w:br/>
        <w:t>КООПЕРАТИВУ «ХОХЛОМА» (ИНН 5218000784</w:t>
      </w:r>
      <w:r w:rsidR="00B1002E">
        <w:rPr>
          <w:bCs/>
          <w:szCs w:val="24"/>
        </w:rPr>
        <w:t xml:space="preserve">), </w:t>
      </w:r>
      <w:r w:rsidR="00B1002E">
        <w:t xml:space="preserve">с. Хохлома </w:t>
      </w:r>
      <w:proofErr w:type="spellStart"/>
      <w:r w:rsidR="00B1002E">
        <w:t>Ковернинского</w:t>
      </w:r>
      <w:proofErr w:type="spellEnd"/>
      <w:r w:rsidR="00B1002E">
        <w:t xml:space="preserve"> муниципального района Нижегородской области, тарифов на тепловую энергию (мощность), поставляемую потребителям </w:t>
      </w:r>
      <w:proofErr w:type="spellStart"/>
      <w:r w:rsidR="00B1002E">
        <w:t>Ковернинского</w:t>
      </w:r>
      <w:proofErr w:type="spellEnd"/>
      <w:r w:rsidR="00B1002E">
        <w:t xml:space="preserve"> муниципального района Нижегородской области».</w:t>
      </w:r>
    </w:p>
    <w:p w:rsidR="007E2FAE" w:rsidRDefault="007E2FAE" w:rsidP="00FF0B1C">
      <w:pPr>
        <w:pStyle w:val="ac"/>
        <w:spacing w:line="276" w:lineRule="auto"/>
      </w:pPr>
    </w:p>
    <w:p w:rsidR="007E2FAE" w:rsidRDefault="007E2FAE" w:rsidP="007E2FAE">
      <w:pPr>
        <w:pStyle w:val="ac"/>
        <w:spacing w:line="276" w:lineRule="auto"/>
        <w:ind w:firstLine="708"/>
      </w:pPr>
    </w:p>
    <w:p w:rsidR="00EA2A05" w:rsidRDefault="00EA2A05" w:rsidP="007E2FAE">
      <w:pPr>
        <w:pStyle w:val="ac"/>
        <w:spacing w:line="276" w:lineRule="auto"/>
        <w:ind w:firstLine="708"/>
      </w:pPr>
    </w:p>
    <w:p w:rsidR="006155AB" w:rsidRDefault="006155AB" w:rsidP="006155AB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60828" w:rsidRPr="001E105D" w:rsidTr="003454ED">
        <w:trPr>
          <w:trHeight w:val="1526"/>
        </w:trPr>
        <w:tc>
          <w:tcPr>
            <w:tcW w:w="4997" w:type="dxa"/>
          </w:tcPr>
          <w:p w:rsidR="00D60828" w:rsidRPr="00723CEA" w:rsidRDefault="00D60828" w:rsidP="003454E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60828" w:rsidRPr="005067BE" w:rsidRDefault="00D60828" w:rsidP="003454ED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60828" w:rsidRPr="00FB4127" w:rsidRDefault="00D60828" w:rsidP="00B1002E">
            <w:pPr>
              <w:tabs>
                <w:tab w:val="left" w:pos="1897"/>
              </w:tabs>
              <w:jc w:val="center"/>
              <w:rPr>
                <w:highlight w:val="yellow"/>
                <w:lang w:val="en-US"/>
              </w:rPr>
            </w:pPr>
            <w:r w:rsidRPr="005067BE">
              <w:t xml:space="preserve">от </w:t>
            </w:r>
            <w:r w:rsidR="00B1002E">
              <w:t>9 апреля</w:t>
            </w:r>
            <w:r w:rsidR="00822CA9">
              <w:t xml:space="preserve"> 2019</w:t>
            </w:r>
            <w:r w:rsidRPr="005067BE">
              <w:t xml:space="preserve"> г</w:t>
            </w:r>
            <w:r w:rsidR="00822CA9">
              <w:t>.</w:t>
            </w:r>
            <w:r w:rsidRPr="005067BE">
              <w:t xml:space="preserve"> № </w:t>
            </w:r>
            <w:r w:rsidR="00FB4127">
              <w:rPr>
                <w:lang w:val="en-US"/>
              </w:rPr>
              <w:t>14/4</w:t>
            </w:r>
            <w:bookmarkStart w:id="2" w:name="_GoBack"/>
            <w:bookmarkEnd w:id="2"/>
          </w:p>
        </w:tc>
      </w:tr>
    </w:tbl>
    <w:p w:rsidR="00D60828" w:rsidRPr="00822CA9" w:rsidRDefault="00D60828" w:rsidP="00D60828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F5574F" w:rsidRDefault="00F5574F" w:rsidP="00F5574F">
      <w:pPr>
        <w:jc w:val="center"/>
        <w:rPr>
          <w:b/>
        </w:rPr>
      </w:pPr>
      <w:r>
        <w:rPr>
          <w:b/>
          <w:szCs w:val="28"/>
        </w:rPr>
        <w:t xml:space="preserve">Тарифы на тепловую энергию (мощность), поставляемую </w:t>
      </w:r>
      <w:r w:rsidRPr="007F696D">
        <w:rPr>
          <w:b/>
          <w:noProof/>
          <w:szCs w:val="28"/>
        </w:rPr>
        <w:t>СЕЛЬСКОХОЗЯЙСТВЕННЫМ ПРОИЗВОДСТВЕННЫМ КООПЕРАТИВОМ «ХОХЛОМА» (ИНН 5218000784), с. Хохлома Ковернинского муниципального района Нижегородской области</w:t>
      </w:r>
      <w:r>
        <w:rPr>
          <w:b/>
          <w:noProof/>
          <w:szCs w:val="28"/>
        </w:rPr>
        <w:t>,</w:t>
      </w:r>
      <w:r w:rsidRPr="00C17267">
        <w:rPr>
          <w:b/>
        </w:rPr>
        <w:t xml:space="preserve"> потребителям </w:t>
      </w:r>
      <w:proofErr w:type="spellStart"/>
      <w:r w:rsidRPr="007F696D">
        <w:rPr>
          <w:b/>
        </w:rPr>
        <w:t>Ковернинского</w:t>
      </w:r>
      <w:proofErr w:type="spellEnd"/>
      <w:r w:rsidRPr="007F696D">
        <w:rPr>
          <w:b/>
        </w:rPr>
        <w:t xml:space="preserve"> муниципального района</w:t>
      </w:r>
      <w:r w:rsidRPr="007F696D">
        <w:rPr>
          <w:b/>
          <w:bCs/>
        </w:rPr>
        <w:t xml:space="preserve"> Нижегородской области</w:t>
      </w:r>
    </w:p>
    <w:p w:rsidR="00D60828" w:rsidRPr="00D600D0" w:rsidRDefault="00D60828" w:rsidP="00D60828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984"/>
        <w:gridCol w:w="992"/>
        <w:gridCol w:w="1482"/>
        <w:gridCol w:w="1558"/>
      </w:tblGrid>
      <w:tr w:rsidR="00822CA9" w:rsidRPr="007E2FAE" w:rsidTr="00F5574F">
        <w:trPr>
          <w:trHeight w:val="22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 xml:space="preserve">№ </w:t>
            </w:r>
            <w:proofErr w:type="gramStart"/>
            <w:r w:rsidRPr="007E2FAE">
              <w:rPr>
                <w:b/>
                <w:bCs/>
                <w:sz w:val="20"/>
              </w:rPr>
              <w:t>п</w:t>
            </w:r>
            <w:proofErr w:type="gramEnd"/>
            <w:r w:rsidRPr="007E2FAE">
              <w:rPr>
                <w:b/>
                <w:bCs/>
                <w:sz w:val="20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Год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Вода</w:t>
            </w:r>
          </w:p>
        </w:tc>
      </w:tr>
      <w:tr w:rsidR="00822CA9" w:rsidRPr="007E2FAE" w:rsidTr="00F5574F">
        <w:trPr>
          <w:trHeight w:val="1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7E2FAE">
            <w:pPr>
              <w:rPr>
                <w:b/>
                <w:bCs/>
                <w:sz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7E2FAE">
            <w:pPr>
              <w:rPr>
                <w:b/>
                <w:bCs/>
                <w:sz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7E2FAE">
            <w:pPr>
              <w:rPr>
                <w:b/>
                <w:bCs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7E2FAE">
            <w:pPr>
              <w:rPr>
                <w:b/>
                <w:bCs/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2B4430" w:rsidP="00F5574F">
            <w:pPr>
              <w:jc w:val="center"/>
              <w:rPr>
                <w:b/>
                <w:bCs/>
                <w:sz w:val="20"/>
                <w:highlight w:val="yellow"/>
              </w:rPr>
            </w:pPr>
            <w:r w:rsidRPr="007E2FAE">
              <w:rPr>
                <w:b/>
                <w:sz w:val="20"/>
              </w:rPr>
              <w:t xml:space="preserve">с 1 </w:t>
            </w:r>
            <w:r w:rsidR="00F5574F">
              <w:rPr>
                <w:b/>
                <w:sz w:val="20"/>
              </w:rPr>
              <w:t>мая</w:t>
            </w:r>
            <w:r w:rsidRPr="007E2FAE">
              <w:rPr>
                <w:b/>
                <w:sz w:val="20"/>
              </w:rPr>
              <w:t xml:space="preserve"> по 30 июня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2B4430" w:rsidP="002B443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sz w:val="20"/>
              </w:rPr>
              <w:t xml:space="preserve">с 1 </w:t>
            </w:r>
            <w:r>
              <w:rPr>
                <w:b/>
                <w:sz w:val="20"/>
              </w:rPr>
              <w:t>июля</w:t>
            </w:r>
            <w:r w:rsidRPr="007E2FAE">
              <w:rPr>
                <w:b/>
                <w:sz w:val="20"/>
              </w:rPr>
              <w:t xml:space="preserve"> по 3</w:t>
            </w:r>
            <w:r>
              <w:rPr>
                <w:b/>
                <w:sz w:val="20"/>
              </w:rPr>
              <w:t>1 декабря</w:t>
            </w:r>
          </w:p>
        </w:tc>
      </w:tr>
      <w:tr w:rsidR="00822CA9" w:rsidRPr="007E2FAE" w:rsidTr="00F5574F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1.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F5574F" w:rsidRDefault="00F5574F" w:rsidP="007E2F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5574F">
              <w:rPr>
                <w:rFonts w:eastAsiaTheme="minorHAnsi"/>
                <w:sz w:val="22"/>
                <w:szCs w:val="22"/>
                <w:lang w:eastAsia="en-US"/>
              </w:rPr>
              <w:t xml:space="preserve">СЕЛЬСКОХОЗЯЙСТВЕННЫЙ ПРОИЗВОДСТВЕННЫЙ КООПЕРАТИВ «ХОХЛОМА» (ИНН </w:t>
            </w:r>
            <w:r w:rsidRPr="00F5574F">
              <w:rPr>
                <w:sz w:val="22"/>
                <w:szCs w:val="22"/>
                <w:lang w:eastAsia="en-US"/>
              </w:rPr>
              <w:t>5218000784)</w:t>
            </w:r>
            <w:r w:rsidRPr="00F5574F">
              <w:rPr>
                <w:rFonts w:eastAsiaTheme="minorHAnsi"/>
                <w:sz w:val="22"/>
                <w:szCs w:val="22"/>
                <w:lang w:eastAsia="en-US"/>
              </w:rPr>
              <w:t xml:space="preserve">, с. Хохлома </w:t>
            </w:r>
            <w:r w:rsidRPr="00F5574F">
              <w:rPr>
                <w:noProof/>
                <w:sz w:val="22"/>
                <w:szCs w:val="22"/>
                <w:lang w:eastAsia="en-US"/>
              </w:rPr>
              <w:t>Ковернинского</w:t>
            </w:r>
            <w:r w:rsidRPr="00F5574F">
              <w:rPr>
                <w:rFonts w:eastAsiaTheme="minorHAnsi"/>
                <w:sz w:val="22"/>
                <w:szCs w:val="22"/>
                <w:lang w:eastAsia="en-US"/>
              </w:rPr>
              <w:t xml:space="preserve"> муниципального района Нижегородской области</w:t>
            </w:r>
          </w:p>
        </w:tc>
        <w:tc>
          <w:tcPr>
            <w:tcW w:w="6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tabs>
                <w:tab w:val="left" w:pos="189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E2FAE">
              <w:rPr>
                <w:b/>
                <w:bCs/>
                <w:sz w:val="22"/>
                <w:szCs w:val="22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BA6619" w:rsidRPr="007E2FAE" w:rsidTr="00F5574F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19" w:rsidRPr="007E2FAE" w:rsidRDefault="00BA6619" w:rsidP="00BA661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619" w:rsidRPr="007E2FAE" w:rsidRDefault="00BA6619" w:rsidP="00BA661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619" w:rsidRPr="007E2FAE" w:rsidRDefault="00BA6619" w:rsidP="00BA6619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</w:rPr>
              <w:t>одноставочный</w:t>
            </w:r>
            <w:proofErr w:type="spellEnd"/>
            <w:r>
              <w:rPr>
                <w:sz w:val="20"/>
              </w:rPr>
              <w:t>, руб./Гкал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619" w:rsidRPr="007E2FAE" w:rsidRDefault="00BA6619" w:rsidP="00BA6619">
            <w:pPr>
              <w:ind w:left="57" w:right="57"/>
              <w:jc w:val="center"/>
              <w:rPr>
                <w:sz w:val="20"/>
                <w:szCs w:val="28"/>
              </w:rPr>
            </w:pPr>
            <w:r w:rsidRPr="007E2FAE">
              <w:rPr>
                <w:sz w:val="20"/>
                <w:szCs w:val="28"/>
              </w:rPr>
              <w:t>201</w:t>
            </w:r>
            <w:r>
              <w:rPr>
                <w:sz w:val="20"/>
                <w:szCs w:val="28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19" w:rsidRDefault="00BA6619" w:rsidP="00BA6619">
            <w:pPr>
              <w:suppressAutoHyphens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1315,19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19" w:rsidRDefault="00BA6619" w:rsidP="00BA6619">
            <w:pPr>
              <w:suppressAutoHyphens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1341,32</w:t>
            </w:r>
          </w:p>
        </w:tc>
      </w:tr>
      <w:tr w:rsidR="00822CA9" w:rsidRPr="007E2FAE" w:rsidTr="00F5574F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A9" w:rsidRPr="007E2FAE" w:rsidRDefault="00822CA9" w:rsidP="007E2FA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7E2FAE">
            <w:pPr>
              <w:rPr>
                <w:sz w:val="22"/>
                <w:szCs w:val="22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7E2FAE">
            <w:pPr>
              <w:rPr>
                <w:sz w:val="22"/>
                <w:szCs w:val="22"/>
              </w:rPr>
            </w:pPr>
            <w:r w:rsidRPr="007E2FAE">
              <w:rPr>
                <w:sz w:val="22"/>
                <w:szCs w:val="22"/>
              </w:rPr>
              <w:t>Население (тарифы указаны с учетом НДС)</w:t>
            </w:r>
          </w:p>
        </w:tc>
      </w:tr>
      <w:tr w:rsidR="00DF3BC9" w:rsidRPr="007E2FAE" w:rsidTr="00F5574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C9" w:rsidRPr="007E2FAE" w:rsidRDefault="00DF3BC9" w:rsidP="0023620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C9" w:rsidRPr="007E2FAE" w:rsidRDefault="00DF3BC9" w:rsidP="0023620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C9" w:rsidRPr="007E2FAE" w:rsidRDefault="00DF3BC9" w:rsidP="00236206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</w:rPr>
              <w:t>одноставочный</w:t>
            </w:r>
            <w:proofErr w:type="spellEnd"/>
            <w:r>
              <w:rPr>
                <w:sz w:val="20"/>
              </w:rPr>
              <w:t>, руб./Гкал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C9" w:rsidRPr="007E2FAE" w:rsidRDefault="00DF3BC9" w:rsidP="00236206">
            <w:pPr>
              <w:ind w:left="57" w:right="57"/>
              <w:jc w:val="center"/>
              <w:rPr>
                <w:sz w:val="20"/>
                <w:szCs w:val="28"/>
              </w:rPr>
            </w:pPr>
            <w:r w:rsidRPr="007E2FAE">
              <w:rPr>
                <w:sz w:val="20"/>
                <w:szCs w:val="28"/>
              </w:rPr>
              <w:t>201</w:t>
            </w:r>
            <w:r>
              <w:rPr>
                <w:sz w:val="20"/>
                <w:szCs w:val="28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C9" w:rsidRPr="00DF3BC9" w:rsidRDefault="00BA6619" w:rsidP="00DF3BC9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C9" w:rsidRPr="00DF3BC9" w:rsidRDefault="00BA6619" w:rsidP="00DF3BC9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56C14" w:rsidRDefault="00856C14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sectPr w:rsidR="007E2FA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ED" w:rsidRDefault="003454ED">
      <w:r>
        <w:separator/>
      </w:r>
    </w:p>
  </w:endnote>
  <w:endnote w:type="continuationSeparator" w:id="0">
    <w:p w:rsidR="003454ED" w:rsidRDefault="0034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ED" w:rsidRDefault="003454ED">
      <w:r>
        <w:separator/>
      </w:r>
    </w:p>
  </w:footnote>
  <w:footnote w:type="continuationSeparator" w:id="0">
    <w:p w:rsidR="003454ED" w:rsidRDefault="0034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4127">
      <w:rPr>
        <w:rStyle w:val="a9"/>
        <w:noProof/>
      </w:rPr>
      <w:t>2</w: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FB412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3454ED" w:rsidRPr="00E52B15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3454ED" w:rsidRDefault="003454E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3454ED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3454ED" w:rsidRPr="002B6128" w:rsidRDefault="003454E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454ED" w:rsidRDefault="003454ED" w:rsidP="00276416">
                <w:pPr>
                  <w:ind w:right="-70"/>
                  <w:rPr>
                    <w:sz w:val="20"/>
                  </w:rPr>
                </w:pPr>
              </w:p>
              <w:p w:rsidR="003454ED" w:rsidRPr="001772E6" w:rsidRDefault="003454E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454ED" w:rsidRDefault="003454E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7A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A73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DDA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33B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05D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1E37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206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103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30"/>
    <w:rsid w:val="002B5FF7"/>
    <w:rsid w:val="002B6128"/>
    <w:rsid w:val="002B72A1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D28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FD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6CB"/>
    <w:rsid w:val="00344AA1"/>
    <w:rsid w:val="00344CFC"/>
    <w:rsid w:val="003454ED"/>
    <w:rsid w:val="003461D8"/>
    <w:rsid w:val="003465FA"/>
    <w:rsid w:val="0034666B"/>
    <w:rsid w:val="003503C1"/>
    <w:rsid w:val="0035045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655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518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DF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171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A9A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2D9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41C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5A4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5E3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7BE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558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6B5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5AB"/>
    <w:rsid w:val="00615C72"/>
    <w:rsid w:val="00616C0E"/>
    <w:rsid w:val="00617844"/>
    <w:rsid w:val="00621EE5"/>
    <w:rsid w:val="00622FEA"/>
    <w:rsid w:val="0062372C"/>
    <w:rsid w:val="00623826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38B"/>
    <w:rsid w:val="00713CB7"/>
    <w:rsid w:val="00713FD4"/>
    <w:rsid w:val="00714F7A"/>
    <w:rsid w:val="00715E94"/>
    <w:rsid w:val="007166CA"/>
    <w:rsid w:val="00716796"/>
    <w:rsid w:val="007168D1"/>
    <w:rsid w:val="00717143"/>
    <w:rsid w:val="0071720C"/>
    <w:rsid w:val="00717636"/>
    <w:rsid w:val="007177DB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DF3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FAE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271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086"/>
    <w:rsid w:val="00816376"/>
    <w:rsid w:val="00821D12"/>
    <w:rsid w:val="00822CA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0E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82D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9B2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285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0AC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0AE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A1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68CC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54B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B31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02E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9DC"/>
    <w:rsid w:val="00B4636A"/>
    <w:rsid w:val="00B469FB"/>
    <w:rsid w:val="00B47328"/>
    <w:rsid w:val="00B47567"/>
    <w:rsid w:val="00B50388"/>
    <w:rsid w:val="00B50E39"/>
    <w:rsid w:val="00B5181E"/>
    <w:rsid w:val="00B51E57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A7"/>
    <w:rsid w:val="00BA5DF0"/>
    <w:rsid w:val="00BA661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B21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F4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25A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55F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48F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4C8"/>
    <w:rsid w:val="00D23C02"/>
    <w:rsid w:val="00D23C9F"/>
    <w:rsid w:val="00D23FB9"/>
    <w:rsid w:val="00D242CA"/>
    <w:rsid w:val="00D25953"/>
    <w:rsid w:val="00D26C5B"/>
    <w:rsid w:val="00D27025"/>
    <w:rsid w:val="00D3028B"/>
    <w:rsid w:val="00D308AA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0D0"/>
    <w:rsid w:val="00D606D1"/>
    <w:rsid w:val="00D60828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28"/>
    <w:rsid w:val="00D7393D"/>
    <w:rsid w:val="00D742E2"/>
    <w:rsid w:val="00D74939"/>
    <w:rsid w:val="00D74A29"/>
    <w:rsid w:val="00D7546D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4588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BC9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C6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4E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A05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8C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574F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127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486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B1C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338B"/>
    <w:rPr>
      <w:sz w:val="28"/>
    </w:rPr>
  </w:style>
  <w:style w:type="paragraph" w:styleId="a5">
    <w:name w:val="footer"/>
    <w:basedOn w:val="a"/>
    <w:link w:val="a6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338B"/>
    <w:rPr>
      <w:sz w:val="28"/>
    </w:rPr>
  </w:style>
  <w:style w:type="character" w:styleId="a7">
    <w:name w:val="Hyperlink"/>
    <w:basedOn w:val="a0"/>
    <w:uiPriority w:val="99"/>
    <w:rsid w:val="0071338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8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2AFCA48EB4B0B0AA730991B9A447667766775507359365E51DA23CD2DA98A448FB701494DF66A9CF2D05D16DBFB8071E51232hDe0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108</TotalTime>
  <Pages>3</Pages>
  <Words>457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32</cp:revision>
  <cp:lastPrinted>2019-04-02T14:12:00Z</cp:lastPrinted>
  <dcterms:created xsi:type="dcterms:W3CDTF">2017-11-06T10:16:00Z</dcterms:created>
  <dcterms:modified xsi:type="dcterms:W3CDTF">2019-04-08T09:01:00Z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