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74809" w:rsidP="007113B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84E2B">
              <w:t>1</w:t>
            </w:r>
            <w:r w:rsidR="007113B7">
              <w:t>9</w:t>
            </w:r>
            <w:r w:rsidR="00884E2B">
              <w:t>.04.201</w:t>
            </w:r>
            <w:r w:rsidR="00E71B2A">
              <w:t>9</w:t>
            </w:r>
            <w:r w:rsidR="00884E2B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74809" w:rsidP="00FA5A2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A5A22">
              <w:t>15</w:t>
            </w:r>
            <w:r w:rsidR="00FA5A22">
              <w:rPr>
                <w:lang w:val="en-US"/>
              </w:rPr>
              <w:t>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74809" w:rsidP="00E71B2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A5454" w:rsidRPr="009A5454">
              <w:rPr>
                <w:noProof/>
              </w:rPr>
              <w:t xml:space="preserve">О согласовании сводного прогнозного баланса производства и поставки электрической </w:t>
            </w:r>
            <w:r w:rsidR="00884E2B">
              <w:rPr>
                <w:noProof/>
              </w:rPr>
              <w:br/>
            </w:r>
            <w:r w:rsidR="009A5454" w:rsidRPr="009A5454">
              <w:rPr>
                <w:noProof/>
              </w:rPr>
              <w:t>и тепловой энергии и мощности по Нижегородской энергосистеме на 20</w:t>
            </w:r>
            <w:r w:rsidR="00E71B2A">
              <w:rPr>
                <w:noProof/>
              </w:rPr>
              <w:t>20</w:t>
            </w:r>
            <w:r w:rsidR="009A5454" w:rsidRPr="009A5454">
              <w:rPr>
                <w:noProof/>
              </w:rPr>
              <w:t xml:space="preserve"> год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10559" w:rsidRDefault="00910559" w:rsidP="00910559">
      <w:pPr>
        <w:tabs>
          <w:tab w:val="left" w:pos="1897"/>
        </w:tabs>
        <w:jc w:val="center"/>
      </w:pPr>
    </w:p>
    <w:p w:rsidR="00CB18A0" w:rsidRDefault="00CB18A0" w:rsidP="00910559">
      <w:pPr>
        <w:tabs>
          <w:tab w:val="left" w:pos="1897"/>
        </w:tabs>
        <w:jc w:val="center"/>
      </w:pPr>
    </w:p>
    <w:p w:rsidR="00DC7E65" w:rsidRDefault="00DC7E65" w:rsidP="00DC7E65">
      <w:pPr>
        <w:tabs>
          <w:tab w:val="left" w:pos="1897"/>
        </w:tabs>
        <w:spacing w:line="276" w:lineRule="auto"/>
        <w:ind w:firstLine="709"/>
        <w:jc w:val="both"/>
        <w:rPr>
          <w:szCs w:val="28"/>
        </w:rPr>
      </w:pPr>
    </w:p>
    <w:p w:rsidR="00F0551C" w:rsidRPr="00F0551C" w:rsidRDefault="00F0551C" w:rsidP="00F0551C">
      <w:pPr>
        <w:tabs>
          <w:tab w:val="left" w:pos="1897"/>
        </w:tabs>
        <w:spacing w:line="276" w:lineRule="auto"/>
        <w:ind w:firstLine="709"/>
        <w:jc w:val="both"/>
        <w:rPr>
          <w:szCs w:val="28"/>
        </w:rPr>
      </w:pPr>
      <w:r w:rsidRPr="00F0551C">
        <w:rPr>
          <w:szCs w:val="28"/>
        </w:rPr>
        <w:t>По результатам рассмотрения предложений, представленных организациями и филиалом 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 Нижний Новгород, с учетом фактических отчетных данных за предшествующие периоды регулирования: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1.</w:t>
      </w:r>
      <w:r w:rsidRPr="00F0551C">
        <w:rPr>
          <w:szCs w:val="28"/>
        </w:rPr>
        <w:t xml:space="preserve"> Согласовать сводный прогнозный баланс производства и поставки электрической и тепловой энергии и мощности по Нижегородской энергосистеме на 2020 год по зарегистрированным акционерным обществом «АТС» точкам поставки по формам 15 (Приложение 1 – не приводится), </w:t>
      </w:r>
      <w:r w:rsidR="008568A7">
        <w:rPr>
          <w:szCs w:val="28"/>
        </w:rPr>
        <w:t xml:space="preserve">          </w:t>
      </w:r>
      <w:r w:rsidRPr="00F0551C">
        <w:rPr>
          <w:szCs w:val="28"/>
        </w:rPr>
        <w:t xml:space="preserve">9.1. (электропотребление населения) (Приложение 2 – не приводится). </w:t>
      </w:r>
    </w:p>
    <w:p w:rsidR="00F0551C" w:rsidRPr="00F0551C" w:rsidRDefault="00F0551C" w:rsidP="00F0551C">
      <w:pPr>
        <w:shd w:val="clear" w:color="auto" w:fill="FFFFFF"/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color w:val="000000" w:themeColor="text1"/>
          <w:szCs w:val="28"/>
        </w:rPr>
        <w:t>2.</w:t>
      </w:r>
      <w:r w:rsidRPr="00F0551C">
        <w:rPr>
          <w:color w:val="FF0000"/>
          <w:szCs w:val="28"/>
        </w:rPr>
        <w:t xml:space="preserve"> </w:t>
      </w:r>
      <w:r w:rsidRPr="00F0551C">
        <w:rPr>
          <w:szCs w:val="28"/>
        </w:rPr>
        <w:t xml:space="preserve">Ресурс электрической энергии </w:t>
      </w:r>
      <w:r w:rsidRPr="00F0551C">
        <w:rPr>
          <w:noProof/>
          <w:szCs w:val="28"/>
        </w:rPr>
        <w:t>по Нижегородской энергосистеме на 2020 год составляет</w:t>
      </w:r>
      <w:r w:rsidRPr="00F0551C">
        <w:rPr>
          <w:szCs w:val="28"/>
        </w:rPr>
        <w:t xml:space="preserve"> 21 033,12 млн. кВт.ч, в том числе потери в электрических сетях ПУБЛИЧНОГО АКЦИОНЕРНОГО ОБЩЕСТВА «ФЕДЕРАЛЬНАЯ СЕТЕВАЯ КОМПАНИЯ ЕДИНОЙ ЭНЕРГЕТИЧЕСКОЙ СИСТЕМЫ», г. Москва, </w:t>
      </w:r>
      <w:r w:rsidRPr="00F0551C">
        <w:rPr>
          <w:bCs/>
          <w:szCs w:val="28"/>
        </w:rPr>
        <w:t xml:space="preserve">– </w:t>
      </w:r>
      <w:r w:rsidRPr="00F0551C">
        <w:rPr>
          <w:szCs w:val="28"/>
        </w:rPr>
        <w:t xml:space="preserve">487,54 млн. кВт.ч., в соответствии с </w:t>
      </w:r>
      <w:r w:rsidRPr="00F0551C">
        <w:rPr>
          <w:color w:val="000000"/>
          <w:szCs w:val="28"/>
        </w:rPr>
        <w:t xml:space="preserve">величиной, заявленной ПУБЛИЧНЫМ АКЦИОНЕРНЫМ ОБЩЕСТВОМ </w:t>
      </w:r>
      <w:r w:rsidRPr="00F0551C">
        <w:rPr>
          <w:szCs w:val="28"/>
        </w:rPr>
        <w:t>«ФЕДЕРАЛЬНАЯ СЕТЕВАЯ КОМПАНИЯ ЕДИНОЙ ЭНЕРГЕТИЧЕСКОЙ СИСТЕМЫ</w:t>
      </w:r>
      <w:r w:rsidRPr="00F0551C">
        <w:rPr>
          <w:color w:val="000000"/>
          <w:szCs w:val="28"/>
        </w:rPr>
        <w:t>», г. Москва, на 2020 год.</w:t>
      </w:r>
      <w:r w:rsidRPr="00F0551C">
        <w:rPr>
          <w:szCs w:val="28"/>
        </w:rPr>
        <w:t xml:space="preserve"> </w:t>
      </w:r>
    </w:p>
    <w:p w:rsidR="00F0551C" w:rsidRPr="00F0551C" w:rsidRDefault="00F0551C" w:rsidP="00F0551C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>Ф</w:t>
      </w:r>
      <w:r w:rsidRPr="00F0551C">
        <w:rPr>
          <w:szCs w:val="28"/>
        </w:rPr>
        <w:t>илиал 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 Нижний Новгород, письмом от 10 апреля   2019 г. № Р37-б2-</w:t>
      </w:r>
      <w:r w:rsidRPr="00F0551C">
        <w:rPr>
          <w:szCs w:val="28"/>
          <w:lang w:val="en-US"/>
        </w:rPr>
        <w:t>II</w:t>
      </w:r>
      <w:r w:rsidRPr="00F0551C">
        <w:rPr>
          <w:szCs w:val="28"/>
        </w:rPr>
        <w:t xml:space="preserve">-19-1034 представил предложение с учетом позиции АКЦИОНЕРНОГО </w:t>
      </w:r>
      <w:r w:rsidRPr="00F0551C">
        <w:rPr>
          <w:szCs w:val="28"/>
        </w:rPr>
        <w:lastRenderedPageBreak/>
        <w:t xml:space="preserve">ОБЩЕСТВА «СИСТЕМНЫЙ ОПЕРАТОР ЕДИНОЙ ЭНЕРГЕТИЧЕСКОЙ СИСТЕМЫ», г. Москва, </w:t>
      </w:r>
      <w:r w:rsidRPr="00F0551C">
        <w:rPr>
          <w:color w:val="000000" w:themeColor="text1"/>
          <w:szCs w:val="28"/>
        </w:rPr>
        <w:t>в части энергопотребления региона на 2020 год – 21 394,76 млн.кВт.ч. в своде заявок субъектов ОРЭМ.</w:t>
      </w:r>
    </w:p>
    <w:p w:rsidR="00F0551C" w:rsidRPr="00F0551C" w:rsidRDefault="00F0551C" w:rsidP="00F0551C">
      <w:pPr>
        <w:shd w:val="clear" w:color="auto" w:fill="FFFFFF"/>
        <w:spacing w:line="276" w:lineRule="auto"/>
        <w:ind w:firstLine="709"/>
        <w:jc w:val="both"/>
        <w:rPr>
          <w:szCs w:val="28"/>
        </w:rPr>
      </w:pPr>
      <w:r w:rsidRPr="00F0551C">
        <w:rPr>
          <w:szCs w:val="28"/>
        </w:rPr>
        <w:tab/>
      </w:r>
      <w:r w:rsidRPr="00F0551C">
        <w:rPr>
          <w:b/>
          <w:bCs/>
          <w:szCs w:val="28"/>
        </w:rPr>
        <w:t>3.</w:t>
      </w:r>
      <w:r w:rsidRPr="00F0551C">
        <w:rPr>
          <w:szCs w:val="28"/>
        </w:rPr>
        <w:t xml:space="preserve"> Согласовать без разногласий заявки на покупку электрической энергии и мощности (на отчетный час) с оптового рынка, а также заявленной мощности на услуги по передаче электрической энергии по следующим организациям в объемах: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3.1.</w:t>
      </w:r>
      <w:r w:rsidRPr="00F0551C">
        <w:rPr>
          <w:szCs w:val="28"/>
        </w:rPr>
        <w:t xml:space="preserve"> ЗАКРЫТОМУ АКЦИОНЕРНОМУ ОБЩЕСТВУ «ЦЕНТРЭНЕРГОСБЫТ», г. Нижний Новгород, – 120,55 млн. кВт.ч (15,63 МВт, 15,63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/>
          <w:bCs/>
          <w:szCs w:val="28"/>
        </w:rPr>
      </w:pPr>
      <w:r w:rsidRPr="00F0551C">
        <w:rPr>
          <w:b/>
          <w:bCs/>
          <w:szCs w:val="28"/>
        </w:rPr>
        <w:t xml:space="preserve">3.2. </w:t>
      </w:r>
      <w:r w:rsidRPr="00F0551C">
        <w:rPr>
          <w:szCs w:val="28"/>
        </w:rPr>
        <w:t>ОБЩЕСТВУ С ОГРАНИЧЕННОЙ ОТВЕТСТВЕННОСТЬЮ «МЕЖРЕГИОНАЛЬНОЕ АГЕНТСТВО РЫНКА ЭЛЕКТРОЭНЕРГИИ И МОЩНОСТИ», г. Москва, – 70,45 млн. кВт.ч (11,94 МВт, 8,99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 xml:space="preserve">3.3. </w:t>
      </w:r>
      <w:r w:rsidRPr="00F0551C">
        <w:rPr>
          <w:szCs w:val="28"/>
        </w:rPr>
        <w:t>ОБЩЕСТВУ С ОГРАНИЧЕННОЙ ОТВЕТСТВЕННОСТЬЮ «МАГНИТЭНЕРГО», г. Краснодар, – 7,05 млн. кВт.ч (1,14 МВт, 1,14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 xml:space="preserve">3.4. </w:t>
      </w:r>
      <w:r w:rsidRPr="00F0551C">
        <w:rPr>
          <w:szCs w:val="28"/>
        </w:rPr>
        <w:t>ОБЩЕСТВУ С ОГРАНИЧЕННОЙ ОТВЕТСТВЕННОСТЬЮ «ТРАНСНЕФТЬЭНЕРГО», г. Москва, – 17,77 млн. кВт.ч (2,03 МВт, 2,03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Cs/>
          <w:szCs w:val="28"/>
        </w:rPr>
      </w:pPr>
      <w:r w:rsidRPr="00F0551C">
        <w:rPr>
          <w:b/>
          <w:bCs/>
          <w:szCs w:val="28"/>
        </w:rPr>
        <w:t>3.5.</w:t>
      </w:r>
      <w:r w:rsidRPr="00F0551C">
        <w:rPr>
          <w:bCs/>
          <w:szCs w:val="28"/>
        </w:rPr>
        <w:t xml:space="preserve"> ОБЩЕСТВУ С ОГРАНИЧЕННОЙ ОТВЕТСТВЕННОСТЬЮ «ЕЭС-ГАРАНТ», автодорога Балтия, </w:t>
      </w:r>
      <w:r w:rsidRPr="00F0551C">
        <w:rPr>
          <w:szCs w:val="28"/>
        </w:rPr>
        <w:t xml:space="preserve">территория 26 км, бизнес-центр Рига-ленд, Красногорский муниципальный район Московской области, </w:t>
      </w:r>
      <w:r w:rsidRPr="00F0551C">
        <w:rPr>
          <w:bCs/>
          <w:color w:val="000000" w:themeColor="text1"/>
          <w:szCs w:val="28"/>
        </w:rPr>
        <w:t xml:space="preserve"> – 22,76 </w:t>
      </w:r>
      <w:r w:rsidRPr="00F0551C">
        <w:rPr>
          <w:color w:val="000000" w:themeColor="text1"/>
          <w:szCs w:val="28"/>
        </w:rPr>
        <w:t xml:space="preserve">млн. кВт.ч (3,17 МВт, 3,13 МВт) по ГТП, </w:t>
      </w:r>
      <w:r w:rsidRPr="00F0551C">
        <w:rPr>
          <w:szCs w:val="28"/>
        </w:rPr>
        <w:t xml:space="preserve">расположенным в Нижегородской области </w:t>
      </w:r>
      <w:r>
        <w:rPr>
          <w:szCs w:val="28"/>
        </w:rPr>
        <w:t xml:space="preserve">                  </w:t>
      </w:r>
      <w:r w:rsidRPr="00F0551C">
        <w:rPr>
          <w:szCs w:val="28"/>
        </w:rPr>
        <w:t>(НФ ПАО «Т Плюс» насосная станция №1; ОАО «МАНН»; ПАО «ВымпелКом»-НН</w:t>
      </w:r>
      <w:r w:rsidRPr="00F0551C">
        <w:rPr>
          <w:bCs/>
          <w:szCs w:val="28"/>
        </w:rPr>
        <w:t>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Cs/>
          <w:szCs w:val="28"/>
        </w:rPr>
      </w:pPr>
      <w:r w:rsidRPr="00F0551C">
        <w:rPr>
          <w:b/>
          <w:bCs/>
          <w:szCs w:val="28"/>
        </w:rPr>
        <w:t xml:space="preserve">3.6. </w:t>
      </w:r>
      <w:r w:rsidRPr="00F0551C">
        <w:rPr>
          <w:bCs/>
          <w:szCs w:val="28"/>
        </w:rPr>
        <w:t>ОБЩЕСТВУ С ОГРАНИЧЕННОЙ ОТВЕТСТВЕННОСТЬЮ «ЭНЕРГОСБЫТОВАЯ КОМПАНИЯ «НЕЗАВИСИМОСТЬ», г. Москва, – 13,94</w:t>
      </w:r>
      <w:r w:rsidRPr="00F0551C">
        <w:rPr>
          <w:szCs w:val="28"/>
        </w:rPr>
        <w:t xml:space="preserve"> млн. кВт.ч (2,00 МВт, 2,17 МВт)</w:t>
      </w:r>
      <w:r w:rsidRPr="00F0551C">
        <w:rPr>
          <w:bCs/>
          <w:szCs w:val="28"/>
        </w:rPr>
        <w:t xml:space="preserve">;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 xml:space="preserve">3.7. </w:t>
      </w:r>
      <w:r w:rsidRPr="00F0551C">
        <w:rPr>
          <w:szCs w:val="28"/>
        </w:rPr>
        <w:t xml:space="preserve">ОБЩЕСТВУ С ОГРАНИЧЕННОЙ ОТВЕТСТВЕННОСТЬЮ «НИЖЕГОРОДЭНЕРГОТРЕЙД», г. Нижний Новгород, </w:t>
      </w:r>
      <w:r w:rsidRPr="00F0551C">
        <w:rPr>
          <w:bCs/>
          <w:szCs w:val="28"/>
        </w:rPr>
        <w:t>–</w:t>
      </w:r>
      <w:r w:rsidRPr="00F0551C">
        <w:rPr>
          <w:szCs w:val="28"/>
        </w:rPr>
        <w:t xml:space="preserve"> 99 млн. кВт.ч (17,10 МВт, 17,10 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 xml:space="preserve">3.8. </w:t>
      </w:r>
      <w:r w:rsidRPr="00F0551C">
        <w:rPr>
          <w:szCs w:val="28"/>
        </w:rPr>
        <w:t xml:space="preserve">ОБЩЕСТВУ С ОГРАНИЧЕННОЙ ОТВЕТСТВЕННОСТЬЮ «СИНТЕЗ ЭНЕРГО-РЕСУРС», г. Нижний Новгород, </w:t>
      </w:r>
      <w:r w:rsidRPr="00F0551C">
        <w:rPr>
          <w:bCs/>
          <w:szCs w:val="28"/>
        </w:rPr>
        <w:t xml:space="preserve">– </w:t>
      </w:r>
      <w:r w:rsidRPr="00F0551C">
        <w:rPr>
          <w:szCs w:val="28"/>
        </w:rPr>
        <w:t>65,14 млн. кВт.ч (8,36 МВт, 8,36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 xml:space="preserve">3.9. </w:t>
      </w:r>
      <w:r w:rsidRPr="00F0551C">
        <w:rPr>
          <w:bCs/>
          <w:szCs w:val="28"/>
        </w:rPr>
        <w:t>АКЦИОНЕРНОМУ ОБЩЕСТВУ</w:t>
      </w:r>
      <w:r w:rsidRPr="00F0551C">
        <w:rPr>
          <w:b/>
          <w:bCs/>
          <w:szCs w:val="28"/>
        </w:rPr>
        <w:t xml:space="preserve"> </w:t>
      </w:r>
      <w:r w:rsidRPr="00F0551C">
        <w:rPr>
          <w:bCs/>
          <w:szCs w:val="28"/>
        </w:rPr>
        <w:t xml:space="preserve">«МОСЭНЕРГОСБЫТ», г. Москва, </w:t>
      </w:r>
      <w:r w:rsidRPr="00F0551C">
        <w:rPr>
          <w:szCs w:val="28"/>
        </w:rPr>
        <w:t>– 17,38 млн. кВт.ч (2,93 МВт, 2,93 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>3.10.</w:t>
      </w:r>
      <w:r w:rsidRPr="00F0551C">
        <w:rPr>
          <w:szCs w:val="28"/>
        </w:rPr>
        <w:t xml:space="preserve"> АКЦИОНЕРНОМУ ОБЩЕСТВУ «ГАЗПРОМ ЭНЕРГОСБЫТ», </w:t>
      </w:r>
      <w:r w:rsidRPr="00F0551C">
        <w:rPr>
          <w:szCs w:val="28"/>
        </w:rPr>
        <w:br/>
        <w:t>г. Москва, – 1688,50 млн. кВт.ч (192,37 МВт, 0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color w:val="000000" w:themeColor="text1"/>
          <w:szCs w:val="28"/>
        </w:rPr>
        <w:t>3.11.</w:t>
      </w:r>
      <w:r w:rsidRPr="00F0551C">
        <w:rPr>
          <w:color w:val="000000" w:themeColor="text1"/>
          <w:szCs w:val="28"/>
        </w:rPr>
        <w:t xml:space="preserve"> АКЦИОНЕРНОМУ ОБЩЕСТВУ «ОБЕСПЕЧЕНИЕ РФЯЦ-ВНИИЭФ», г. Саров Нижегородской области, – 296,52 млн. кВт.ч (46,51 МВт, 44,61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lastRenderedPageBreak/>
        <w:t>3.12.</w:t>
      </w:r>
      <w:r w:rsidRPr="00F0551C">
        <w:rPr>
          <w:szCs w:val="28"/>
        </w:rPr>
        <w:t xml:space="preserve"> ОБЩЕСТВУ С ОГРАНИЧЕННОЙ ОТВЕТСТВЕННОСТЬЮ «ПРОМЫШЛЕННАЯ ЭНЕРГОСБЫТОВАЯ КОМПАНИЯ», г. Нижний Новгород, – 4,17 млн. кВт.ч (0,51 МВт, 0,52 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>3.13.</w:t>
      </w:r>
      <w:r w:rsidRPr="00F0551C">
        <w:rPr>
          <w:szCs w:val="28"/>
        </w:rPr>
        <w:t xml:space="preserve"> ОБЩЕСТВУ С ОГРАНИЧЕННОЙ ОТВЕТСТВЕННОСТЬЮ «РУСЭНЕРГОРЕСУРС», г. Москва, – 410,84 млн. кВт.ч (46,25 МВт, 45,59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>3.14.</w:t>
      </w:r>
      <w:r w:rsidRPr="00F0551C">
        <w:rPr>
          <w:szCs w:val="28"/>
        </w:rPr>
        <w:t xml:space="preserve"> ОБЩЕСТВУ С ОГРАНИЧЕННОЙ ОТВЕТСТВЕННОСТЬЮ «РУСЭНЕРГОСБЫТ», г. Москва, </w:t>
      </w:r>
      <w:r w:rsidRPr="00F0551C">
        <w:rPr>
          <w:bCs/>
          <w:szCs w:val="28"/>
        </w:rPr>
        <w:t xml:space="preserve">– </w:t>
      </w:r>
      <w:r w:rsidRPr="00F0551C">
        <w:rPr>
          <w:szCs w:val="28"/>
        </w:rPr>
        <w:t>754,37 млн. кВт.ч (96,47 МВт, 58,20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>3.15.</w:t>
      </w:r>
      <w:r w:rsidRPr="00F0551C">
        <w:rPr>
          <w:szCs w:val="28"/>
        </w:rPr>
        <w:t xml:space="preserve"> АКЦИОНЕРНОМУ ОБЩЕСТВУ «ЭНЕРГОСБЫТОВАЯ КОМПАНИЯ РУСГИДРО», г. Москва,  - 42,61 млн. кВт.ч (6,68 МВт, 6,68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 xml:space="preserve">3.16. </w:t>
      </w:r>
      <w:r w:rsidRPr="00F0551C">
        <w:rPr>
          <w:szCs w:val="28"/>
        </w:rPr>
        <w:t>ОБЩЕСТВУ С ОГРАНИЧЕННОЙ ОТВЕТСТВЕННОСТЬЮ «МТС ЭНЕРГО», г. Москва, – 8,95 млн. кВт.ч (1,11 МВт, 1,11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/>
          <w:szCs w:val="28"/>
        </w:rPr>
      </w:pPr>
      <w:r w:rsidRPr="00F0551C">
        <w:rPr>
          <w:b/>
          <w:szCs w:val="28"/>
        </w:rPr>
        <w:t xml:space="preserve">3.17. </w:t>
      </w:r>
      <w:r w:rsidRPr="00F0551C">
        <w:rPr>
          <w:szCs w:val="28"/>
        </w:rPr>
        <w:t>ОБЩЕСТВУ С ОГРАНИЧЕННОЙ ОТВЕТСТВЕННОСТЬЮ «КНАУФ ЭНЕРГИЯ», г. Красногорск, – 23,01 млн. кВт.ч (3,05 МВт, 0 МВт).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4.</w:t>
      </w:r>
      <w:r w:rsidRPr="00F0551C">
        <w:rPr>
          <w:szCs w:val="28"/>
        </w:rPr>
        <w:t xml:space="preserve"> Согласовать с разногласиями в части величины потерь в региональных электрических сетях заявки на покупку электрической энергии и мощности </w:t>
      </w:r>
      <w:r w:rsidRPr="00F0551C">
        <w:rPr>
          <w:szCs w:val="28"/>
        </w:rPr>
        <w:br/>
        <w:t>(на отчетный час) с оптового рынка, а также заявленной мощности на услуги по передаче электрической энергии по следующим организациям в объемах: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4.1.</w:t>
      </w:r>
      <w:r w:rsidRPr="00F0551C">
        <w:rPr>
          <w:szCs w:val="28"/>
        </w:rPr>
        <w:t xml:space="preserve"> ОБЩЕСТВУ С ОГРАНИЧЕННОЙ ОТВЕТСТВЕННОСТЬЮ «ЛУКОЙЛ-ЭНЕРГОСЕРВИС», г. Москва, – 1 002,27 млн. кВт.ч (114,43 МВт, 71,61 МВт), в том числе потери – 5,41 млн. кВт.ч (0,66 МВт);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t>4.2.</w:t>
      </w:r>
      <w:r w:rsidRPr="00F0551C">
        <w:rPr>
          <w:szCs w:val="28"/>
        </w:rPr>
        <w:t xml:space="preserve"> АКЦИОНЕРНОМУ ОБЩЕСТВУ «ВОЛГАЭНЕРГОСБЫТ», </w:t>
      </w:r>
      <w:r w:rsidRPr="00F0551C">
        <w:rPr>
          <w:szCs w:val="28"/>
        </w:rPr>
        <w:br/>
        <w:t>г. Нижний Новгород, – 1241,63 млн. кВт.ч (191,67 МВт, 91,36 МВт), в том числе потери – 67,23 млн. кВт.ч (13,99 МВт).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5.</w:t>
      </w:r>
      <w:r w:rsidRPr="00F0551C">
        <w:rPr>
          <w:szCs w:val="28"/>
        </w:rPr>
        <w:t xml:space="preserve"> Согласовать с разногласиями в части величины покупки электрической энергии заявки на покупку электрической энергии и мощности (на отчетный час) с оптового рынка, а также заявленной мощности на услуги по передаче электрической энергии по следующим организациям в объемах: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color w:val="000000" w:themeColor="text1"/>
          <w:szCs w:val="28"/>
        </w:rPr>
        <w:t>5.1.</w:t>
      </w:r>
      <w:r w:rsidRPr="00F0551C">
        <w:rPr>
          <w:color w:val="000000" w:themeColor="text1"/>
          <w:szCs w:val="28"/>
        </w:rPr>
        <w:t xml:space="preserve"> </w:t>
      </w:r>
      <w:r w:rsidRPr="00F0551C">
        <w:rPr>
          <w:szCs w:val="28"/>
        </w:rPr>
        <w:t>ОБЩЕСТВУ С ОГРАНИЧЕННОЙ ОТВЕТСТВЕННОСТЬЮ «ЭНЕРМЕТ», г. Выкса Нижегородской области, – 1 509,24  млн. кВт.ч (201,07 МВт, 0 МВт) с учетом динамики за 2016-2018 годы и фактических данных за 2018 год;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szCs w:val="28"/>
        </w:rPr>
        <w:t>5.2.</w:t>
      </w:r>
      <w:r w:rsidRPr="00F0551C">
        <w:rPr>
          <w:szCs w:val="28"/>
        </w:rPr>
        <w:t xml:space="preserve"> АКЦИОНЕРНОМУ ОБЩ</w:t>
      </w:r>
      <w:r w:rsidRPr="00F0551C">
        <w:rPr>
          <w:color w:val="000000" w:themeColor="text1"/>
          <w:szCs w:val="28"/>
        </w:rPr>
        <w:t xml:space="preserve">ЕСТВУ «АТОМЭНЕРГОПРОМСБЫТ», </w:t>
      </w:r>
      <w:r>
        <w:rPr>
          <w:color w:val="000000" w:themeColor="text1"/>
          <w:szCs w:val="28"/>
        </w:rPr>
        <w:t xml:space="preserve">                       </w:t>
      </w:r>
      <w:r w:rsidRPr="00F0551C">
        <w:rPr>
          <w:color w:val="000000" w:themeColor="text1"/>
          <w:szCs w:val="28"/>
        </w:rPr>
        <w:t>г. Москва, – 65,03 млн. кВт.ч (11,06 МВт, 11,06 МВт)</w:t>
      </w:r>
      <w:r w:rsidRPr="00F0551C">
        <w:rPr>
          <w:szCs w:val="28"/>
        </w:rPr>
        <w:t xml:space="preserve"> с учетом динамики за 2016-2018 годы и фактических данных за 2018 год</w:t>
      </w:r>
      <w:r w:rsidRPr="00F0551C">
        <w:rPr>
          <w:color w:val="000000" w:themeColor="text1"/>
          <w:szCs w:val="28"/>
        </w:rPr>
        <w:t>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/>
          <w:bCs/>
          <w:szCs w:val="28"/>
        </w:rPr>
      </w:pPr>
      <w:r w:rsidRPr="00F0551C">
        <w:rPr>
          <w:b/>
          <w:szCs w:val="28"/>
        </w:rPr>
        <w:t>6.</w:t>
      </w:r>
      <w:r w:rsidRPr="00F0551C">
        <w:rPr>
          <w:szCs w:val="28"/>
        </w:rPr>
        <w:t xml:space="preserve"> Согласовать с разногласиями в части величины покупки электрической энергии и мощности, величины заявленной мощности на услуги по передаче электрической энергии заявку на покупку электрической энергии и мощности (на отчетный час) с оптового рынка</w:t>
      </w:r>
      <w:r w:rsidRPr="00F0551C">
        <w:rPr>
          <w:bCs/>
          <w:szCs w:val="28"/>
        </w:rPr>
        <w:t>: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szCs w:val="28"/>
        </w:rPr>
        <w:lastRenderedPageBreak/>
        <w:t>6.1.</w:t>
      </w:r>
      <w:r w:rsidRPr="00F0551C">
        <w:rPr>
          <w:szCs w:val="28"/>
        </w:rPr>
        <w:t xml:space="preserve"> АКЦИОНЕРНОМУ ОБЩЕСТВУ «ВОЛГА», г. Балахна Нижегородской области, – 176,57 млн. кВт.ч (10,81 МВт, 0,64 МВт).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b/>
          <w:bCs/>
          <w:szCs w:val="28"/>
        </w:rPr>
      </w:pPr>
      <w:r w:rsidRPr="00F0551C">
        <w:rPr>
          <w:b/>
          <w:szCs w:val="28"/>
        </w:rPr>
        <w:t>7.</w:t>
      </w:r>
      <w:r w:rsidRPr="00F0551C">
        <w:rPr>
          <w:szCs w:val="28"/>
        </w:rPr>
        <w:t xml:space="preserve"> Согласовать с разногласиями в части величины покупки электрической энергии и мощности, величины заявленной мощности на услуги по передаче электрической энергии, а также в части величины потерь в региональных электрических сетях заявку на покупку электрической энергии и мощности </w:t>
      </w:r>
      <w:r>
        <w:rPr>
          <w:szCs w:val="28"/>
        </w:rPr>
        <w:t xml:space="preserve">                </w:t>
      </w:r>
      <w:r w:rsidRPr="00F0551C">
        <w:rPr>
          <w:szCs w:val="28"/>
        </w:rPr>
        <w:t>(на отчетный час) с оптового рынка</w:t>
      </w:r>
      <w:r w:rsidRPr="00F0551C">
        <w:rPr>
          <w:bCs/>
          <w:szCs w:val="28"/>
        </w:rPr>
        <w:t>: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7.1.</w:t>
      </w:r>
      <w:r w:rsidRPr="00F0551C">
        <w:rPr>
          <w:szCs w:val="28"/>
        </w:rPr>
        <w:t xml:space="preserve"> ПУБЛИЧНОМУ АКЦИОНЕРНОМУ ОБЩЕСТВУ «ТНС ЭНЕРГО НИЖНИЙ НОВГОРОД», г. Нижний Новгород,  – 11 289,67 млн. кВт.ч (1551,83 МВт, 1226,35 МВт), в том числе потери – 1478,75 млн. кВт.ч (219,35 МВт), </w:t>
      </w:r>
      <w:r>
        <w:rPr>
          <w:szCs w:val="28"/>
        </w:rPr>
        <w:t xml:space="preserve">                        </w:t>
      </w:r>
      <w:r w:rsidRPr="00F0551C">
        <w:rPr>
          <w:szCs w:val="28"/>
        </w:rPr>
        <w:t xml:space="preserve">с учетом фактических данных за 2018 год: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szCs w:val="28"/>
        </w:rPr>
        <w:t xml:space="preserve">- с оптового рынка </w:t>
      </w:r>
      <w:r w:rsidRPr="00F0551C">
        <w:rPr>
          <w:bCs/>
          <w:szCs w:val="28"/>
        </w:rPr>
        <w:t xml:space="preserve">– </w:t>
      </w:r>
      <w:r w:rsidRPr="00F0551C">
        <w:rPr>
          <w:szCs w:val="28"/>
        </w:rPr>
        <w:t xml:space="preserve">11 277,97  млн. кВт.ч (1550,46 МВт),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szCs w:val="28"/>
        </w:rPr>
        <w:t xml:space="preserve">- с розничного рынка </w:t>
      </w:r>
      <w:r w:rsidRPr="00F0551C">
        <w:rPr>
          <w:bCs/>
          <w:szCs w:val="28"/>
        </w:rPr>
        <w:t xml:space="preserve">– </w:t>
      </w:r>
      <w:r w:rsidRPr="00F0551C">
        <w:rPr>
          <w:szCs w:val="28"/>
        </w:rPr>
        <w:t>11,70 млн. кВт.ч (1,37 МВт) с учетом заявок генерирующих компаний.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8.</w:t>
      </w:r>
      <w:r w:rsidRPr="00F0551C">
        <w:rPr>
          <w:szCs w:val="28"/>
        </w:rPr>
        <w:t xml:space="preserve"> Согласовать полезный отпуск электрической энергии потребителям, учитываемый для формирования единых (котловых) тарифов на услуги по передаче электрической энергии на территории Нижегородской области, в объеме 11 617,75 млн. кВт.ч при заявленной мощности потребителей услуг по передаче электрической энергии – 1618,10 МВт.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9.</w:t>
      </w:r>
      <w:r w:rsidRPr="00F0551C">
        <w:rPr>
          <w:szCs w:val="28"/>
        </w:rPr>
        <w:t xml:space="preserve"> Согласовать без разногласий объем покупки электрической энергии на генераторном напряжении ПУБЛИЧНОМУ АКЦИОНЕРНОМУ ОБЩЕСТВУ «ТНС ЭНЕРГО НИЖНИЙ НОВГОРОД», г. Нижний Новгород – 89,54</w:t>
      </w:r>
      <w:r w:rsidRPr="00F0551C">
        <w:rPr>
          <w:color w:val="FF0000"/>
          <w:szCs w:val="28"/>
        </w:rPr>
        <w:t xml:space="preserve"> </w:t>
      </w:r>
      <w:r w:rsidRPr="00F0551C">
        <w:rPr>
          <w:szCs w:val="28"/>
        </w:rPr>
        <w:t>млн. кВт.ч.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t>10.</w:t>
      </w:r>
      <w:r w:rsidRPr="00F0551C">
        <w:rPr>
          <w:szCs w:val="28"/>
        </w:rPr>
        <w:t xml:space="preserve"> Согласовать объем поставки электрической энергии (мощности) населению Нижегородской области на 2020 год в следующих объемах: поставка электрической энергии населению 2 869,62 млн. кВт.ч, мощность 460,73 МВт, </w:t>
      </w:r>
      <w:r>
        <w:rPr>
          <w:szCs w:val="28"/>
        </w:rPr>
        <w:t xml:space="preserve">         </w:t>
      </w:r>
      <w:r w:rsidRPr="00F0551C">
        <w:rPr>
          <w:szCs w:val="28"/>
        </w:rPr>
        <w:t>в том числе: в пределах социальной нормы потребления 2018,19 млн. кВт.ч, мощность 324,06 МВт; сверх социальной нормы потребления 851,43 млн. кВт.ч, мощность 136,67 МВт.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 xml:space="preserve">11. </w:t>
      </w:r>
      <w:r w:rsidRPr="00F0551C">
        <w:rPr>
          <w:color w:val="000000" w:themeColor="text1"/>
          <w:szCs w:val="28"/>
        </w:rPr>
        <w:t xml:space="preserve">Согласовать без разногласий заявки на поставку электрической энергии (мощности) населению Нижегородской области на 2020 год по следующим организациям в объемах: 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 xml:space="preserve">11.1. </w:t>
      </w:r>
      <w:r w:rsidRPr="00F0551C">
        <w:rPr>
          <w:color w:val="000000" w:themeColor="text1"/>
          <w:szCs w:val="28"/>
        </w:rPr>
        <w:t>АКЦИОНЕРНОМУ ОБЩЕСТВУ «ОБЕСПЕЧЕНИЕ РФЯЦ-ВНИИЭФ», г. Саров Нижегородской области, – 78,98 млн. кВт.ч, мощность 10,55 МВт, в том числе: в пределах социальной нормы потребления 55,99 млн. кВт.ч, мощность 7,48 МВт; сверх социальной нормы потребления 22,99 млн. кВт.ч, мощность 3,07 МВт;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>11.2.</w:t>
      </w:r>
      <w:r w:rsidRPr="00F0551C">
        <w:rPr>
          <w:color w:val="000000" w:themeColor="text1"/>
          <w:szCs w:val="28"/>
        </w:rPr>
        <w:t xml:space="preserve"> АКЦИОНЕРНОМУ ОБЩЕСТВУ «ВОЛГАЭНЕРГОСБЫТ», </w:t>
      </w:r>
      <w:r w:rsidRPr="00F0551C">
        <w:rPr>
          <w:color w:val="000000" w:themeColor="text1"/>
          <w:szCs w:val="28"/>
        </w:rPr>
        <w:br/>
        <w:t xml:space="preserve">г. Нижний Новгород, – 250,35 млн. кВт.ч, мощность 41,72 МВт, в том числе: </w:t>
      </w:r>
      <w:r w:rsidRPr="00F0551C">
        <w:rPr>
          <w:color w:val="000000" w:themeColor="text1"/>
          <w:szCs w:val="28"/>
        </w:rPr>
        <w:br/>
      </w:r>
      <w:r w:rsidRPr="00F0551C">
        <w:rPr>
          <w:color w:val="000000" w:themeColor="text1"/>
          <w:szCs w:val="28"/>
        </w:rPr>
        <w:lastRenderedPageBreak/>
        <w:t>в пределах социальной нормы потребления 183,91 млн. кВт.ч, мощность 30,65 МВт; сверх социальной нормы потребления 66,44 млн. кВт.ч, мощность 11,07 МВт;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>11.3.</w:t>
      </w:r>
      <w:r w:rsidRPr="00F0551C">
        <w:rPr>
          <w:color w:val="000000" w:themeColor="text1"/>
          <w:szCs w:val="28"/>
        </w:rPr>
        <w:t xml:space="preserve"> ОБЩЕСТВУ С ОГРАНИЧЕННОЙ ОТВЕТСТВЕННОСТЬЮ «РУСЭНЕРГОСБЫТ», г. Москва, – 9,37 млн. кВт.ч, мощность 1,56 МВт, в том числе: в пределах социальной нормы потребления 6,65 млн. кВт.ч, мощность 1,11 МВт; сверх социальной нормы потребления 2,72 млн. кВт.ч, мощность 0,45 МВт.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color w:val="000000" w:themeColor="text1"/>
          <w:szCs w:val="28"/>
        </w:rPr>
        <w:t>12</w:t>
      </w:r>
      <w:r w:rsidRPr="00F0551C">
        <w:rPr>
          <w:color w:val="000000" w:themeColor="text1"/>
          <w:szCs w:val="28"/>
        </w:rPr>
        <w:t xml:space="preserve">. Согласовать с разногласиями заявку на поставку электрической энергии (мощности) населению Нижегородской области на 2020 год ПУБЛИЧНОМУ АКЦИОНЕРНОМУ ОБЩЕСТВУ «ТНС ЭНЕРГО НИЖНИЙ НОВГОРОД», г. Нижний Новгород, в объеме 2530,92 млн. кВтч, мощность 406,90 МВт, в том числе: в пределах социальной нормы потребления 1771,64 млн. кВт.ч, мощность 284,83 МВт; сверх социальной нормы потребления 759,28 млн. кВт.ч, мощность 122,07 МВт </w:t>
      </w:r>
      <w:r w:rsidRPr="00F0551C">
        <w:rPr>
          <w:szCs w:val="28"/>
        </w:rPr>
        <w:t>с учетом фактических данных за 2018 год и показателей утвержденного сводного прогнозного баланса производства и поставок электрической энергии и мощности.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>13.</w:t>
      </w:r>
      <w:r w:rsidRPr="00F0551C">
        <w:rPr>
          <w:color w:val="000000" w:themeColor="text1"/>
          <w:szCs w:val="28"/>
        </w:rPr>
        <w:t xml:space="preserve"> Согласовать объемы покупки потерь электрической энергии с оптового рынка – 1576,41 млн. кВт.ч (237,97 МВт),  в том числе: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>- в электрических сетях публичного акционерного общества «Межрегиональная распределительная  сетевая компания Центра и Приволжья» (филиал «Нижновэнерго»), г. Нижний Новгород, – 1289,51 млн. кВт.</w:t>
      </w:r>
      <w:r w:rsidRPr="00F0551C">
        <w:rPr>
          <w:szCs w:val="28"/>
        </w:rPr>
        <w:t xml:space="preserve">ч (179,12 </w:t>
      </w:r>
      <w:r w:rsidRPr="00F0551C">
        <w:rPr>
          <w:color w:val="000000" w:themeColor="text1"/>
          <w:szCs w:val="28"/>
        </w:rPr>
        <w:t>МВт);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 xml:space="preserve">- в электрических сетях прочих территориальных сетевых организаций – 286,90 млн. </w:t>
      </w:r>
      <w:r w:rsidRPr="00F0551C">
        <w:rPr>
          <w:szCs w:val="28"/>
        </w:rPr>
        <w:t xml:space="preserve">кВт.ч (58,84 </w:t>
      </w:r>
      <w:r w:rsidRPr="00F0551C">
        <w:rPr>
          <w:color w:val="000000" w:themeColor="text1"/>
          <w:szCs w:val="28"/>
        </w:rPr>
        <w:t>МВт).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 xml:space="preserve">Объемы покупки потерь электрической энергии с оптового рынка по сбытовым организациям: 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>- ПУБЛИЧНОЕ АКЦИОНЕРНОЕ ОБЩЕСТВО «ТНС ЭНЕРГО НИЖНИЙ НОВГОРОД», г. Нижний Новгород, – 1478,75 млн. кВт.ч;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>- ОБЩЕСТВО С ОГРАНИЧЕННОЙ ОТВЕТСТВЕННОСТЬЮ «РУСЭНЕРГОСБЫТ», г. Москва, – 8,30 млн. кВт.ч;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>-  АКЦИОНЕРНОЕ ОБЩЕСТВО «ВОЛГАЭНЕРГОСБЫТ», г. Нижний Новгород, – 67,22 млн. кВт.ч;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 xml:space="preserve">- АКЦИОНЕРНОЕ ОБЩЕСТВО «ОБЕСПЕЧЕНИЕ РФЯЦ-ВНИИЭФ», </w:t>
      </w:r>
      <w:r>
        <w:rPr>
          <w:color w:val="000000" w:themeColor="text1"/>
          <w:szCs w:val="28"/>
        </w:rPr>
        <w:t xml:space="preserve">                  </w:t>
      </w:r>
      <w:r w:rsidRPr="00F0551C">
        <w:rPr>
          <w:color w:val="000000" w:themeColor="text1"/>
          <w:szCs w:val="28"/>
        </w:rPr>
        <w:t>г. Саров Нижегородской области, – 16,73 млн. кВт.ч;</w:t>
      </w:r>
    </w:p>
    <w:p w:rsidR="00F0551C" w:rsidRPr="00F0551C" w:rsidRDefault="00F0551C" w:rsidP="00671EA4">
      <w:pPr>
        <w:spacing w:line="276" w:lineRule="auto"/>
        <w:jc w:val="both"/>
        <w:rPr>
          <w:color w:val="000000" w:themeColor="text1"/>
          <w:szCs w:val="28"/>
        </w:rPr>
      </w:pPr>
      <w:r w:rsidRPr="00F0551C">
        <w:rPr>
          <w:color w:val="000000" w:themeColor="text1"/>
          <w:szCs w:val="28"/>
        </w:rPr>
        <w:t xml:space="preserve">- </w:t>
      </w:r>
      <w:r w:rsidRPr="00F0551C">
        <w:rPr>
          <w:szCs w:val="28"/>
        </w:rPr>
        <w:t xml:space="preserve">ОБЩЕСТВО С ОГРАНИЧЕННОЙ ОТВЕТСТВЕННОСТЬЮ «ЛУКОЙЛ-ЭНЕРГОСЕРВИС», г. Москва, </w:t>
      </w:r>
      <w:r w:rsidRPr="00F0551C">
        <w:rPr>
          <w:color w:val="000000" w:themeColor="text1"/>
          <w:szCs w:val="28"/>
        </w:rPr>
        <w:t>– 5,41 млн. кВт.ч.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color w:val="000000" w:themeColor="text1"/>
          <w:szCs w:val="28"/>
        </w:rPr>
      </w:pPr>
      <w:r w:rsidRPr="00F0551C">
        <w:rPr>
          <w:b/>
          <w:bCs/>
          <w:color w:val="000000" w:themeColor="text1"/>
          <w:szCs w:val="28"/>
        </w:rPr>
        <w:t xml:space="preserve">14. </w:t>
      </w:r>
      <w:r w:rsidRPr="00F0551C">
        <w:rPr>
          <w:color w:val="000000" w:themeColor="text1"/>
          <w:szCs w:val="28"/>
        </w:rPr>
        <w:t>Согласовать общий объ</w:t>
      </w:r>
      <w:bookmarkStart w:id="2" w:name="_GoBack"/>
      <w:bookmarkEnd w:id="2"/>
      <w:r w:rsidRPr="00F0551C">
        <w:rPr>
          <w:color w:val="000000" w:themeColor="text1"/>
          <w:szCs w:val="28"/>
        </w:rPr>
        <w:t>ем покупки электрической энергии субъектами оптового рынка в размере 18 947,43 млн. кВт.ч, мощности - в размере 2538,13 МВт.</w:t>
      </w:r>
    </w:p>
    <w:p w:rsidR="00F0551C" w:rsidRPr="00F0551C" w:rsidRDefault="00F0551C" w:rsidP="00F0551C">
      <w:pPr>
        <w:spacing w:line="276" w:lineRule="auto"/>
        <w:ind w:firstLine="709"/>
        <w:jc w:val="both"/>
        <w:rPr>
          <w:szCs w:val="28"/>
        </w:rPr>
      </w:pPr>
      <w:r w:rsidRPr="00F0551C">
        <w:rPr>
          <w:b/>
          <w:bCs/>
          <w:szCs w:val="28"/>
        </w:rPr>
        <w:lastRenderedPageBreak/>
        <w:t>15.</w:t>
      </w:r>
      <w:r w:rsidRPr="00F0551C">
        <w:rPr>
          <w:szCs w:val="28"/>
        </w:rPr>
        <w:t xml:space="preserve"> Согласовать без разногласий заявки на производство и поставку электрической энергии и мощности следующих организаций – поставщиков оптового и розничного рынков электрической энергии (мощности):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527"/>
        <w:gridCol w:w="1715"/>
        <w:gridCol w:w="1568"/>
        <w:gridCol w:w="1394"/>
      </w:tblGrid>
      <w:tr w:rsidR="00F0551C" w:rsidRPr="00F0551C" w:rsidTr="00483ADF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№ п/п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Показатели</w:t>
            </w:r>
          </w:p>
        </w:tc>
      </w:tr>
      <w:tr w:rsidR="00F0551C" w:rsidRPr="00F0551C" w:rsidTr="00483A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 xml:space="preserve">Выработка электрической энергии, </w:t>
            </w:r>
          </w:p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млн. кВт.ч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Электро-потребление, млн. кВт.ч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Сальдо - переток мощности,</w:t>
            </w:r>
          </w:p>
          <w:p w:rsidR="00F0551C" w:rsidRPr="00F0551C" w:rsidRDefault="00F0551C" w:rsidP="00F0551C">
            <w:pPr>
              <w:jc w:val="center"/>
              <w:rPr>
                <w:sz w:val="18"/>
                <w:szCs w:val="18"/>
              </w:rPr>
            </w:pPr>
            <w:r w:rsidRPr="00F0551C">
              <w:rPr>
                <w:sz w:val="18"/>
                <w:szCs w:val="18"/>
              </w:rPr>
              <w:t>МВт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ПУБЛИЧНОЕ АКЦИОНЕРНОЕ ОБЩЕСТВО «ФЕДЕРАЛЬНАЯ ГИДРОГЕНЕРИРУЮЩАЯ КОМПАНИЯ - РУСГИДРО», г. Красноярск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1510,00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23,10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397,02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 ПУБЛИЧНОЕ АКЦИОНЕРНОЕ ОБЩЕСТВО</w:t>
            </w:r>
            <w:r w:rsidRPr="00F0551C">
              <w:rPr>
                <w:sz w:val="20"/>
              </w:rPr>
              <w:br/>
              <w:t xml:space="preserve">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5838,38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1144,93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Новогорьковская ТЭЦ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3 437,31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460,84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Сормовская ТЭЦ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763,50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245,88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Дзержинская ТЭЦ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1 637,57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438,21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328,39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4.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АКЦИОНЕРНОЕ ОБЩЕСТВО «САРОВСКАЯ ГЕНЕРИРУЮЩАЯ КОМПАНИЯ», г. Саров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436,60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49,44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58,58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5.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АКЦИОНЕРНОЕ ОБЩЕСТВО «ВОЛГА», </w:t>
            </w:r>
            <w:r w:rsidRPr="00F0551C">
              <w:rPr>
                <w:sz w:val="20"/>
              </w:rPr>
              <w:br/>
              <w:t>г. Балахна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663,56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99,66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76,05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6.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ФЕДЕРАЛЬНОЕ КАЗЕННОЕ ПРЕДПРИЯТИЕ «ЗАВОД ИМЕНИ Я.М.СВЕРДЛОВА», </w:t>
            </w:r>
            <w:r w:rsidRPr="00F0551C">
              <w:rPr>
                <w:sz w:val="20"/>
              </w:rPr>
              <w:br/>
              <w:t>г. Дзержинск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70,55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13,55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6,57</w:t>
            </w:r>
          </w:p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7.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ОБЩЕСТВО С ОГРАНИЧЕННОЙ ОТВЕТСТВЕННОСТЬЮ «ИНЖЕНЕРНЫЙ ЦЕНТР», п. Октябрьский городского округа город Бор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12,90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1,20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  <w:szCs w:val="24"/>
              </w:rPr>
            </w:pPr>
            <w:r w:rsidRPr="00F0551C">
              <w:rPr>
                <w:sz w:val="20"/>
                <w:szCs w:val="24"/>
              </w:rPr>
              <w:t>1,37</w:t>
            </w:r>
          </w:p>
        </w:tc>
      </w:tr>
    </w:tbl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b/>
          <w:szCs w:val="28"/>
        </w:rPr>
        <w:t>16.</w:t>
      </w:r>
      <w:r w:rsidRPr="00F0551C">
        <w:rPr>
          <w:szCs w:val="28"/>
        </w:rPr>
        <w:t xml:space="preserve"> Согласовать с разногласиями заявку ОБЩЕСТВА С ОГРАНИЧЕННОЙ ОТВЕТСТВЕННОСТЬЮ «АВТОЗАВОДСКАЯ ТЭЦ», г. Нижний Новгород, по показателю выработка электроэнергии и принять ее в объеме 1669,56 млн.кВт.ч исходя из динамики показателя за 3 года и с учетом мнения филиала 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 Нижний Новгород, о существенном занижении выработки электроэнергии, заявленной ОБЩЕСТВОМ С ОГРАНИЧЕННОЙ ОТВЕТСТВЕННОСТЬЮ «АВТОЗАВОДСКАЯ ТЭЦ», относительно выработки, определенной с учетом минимальных нагрузок электростанции, необходимых для обеспечения прогнозируемого отпуска тепла и надежности теплоснабжения потребителей на 2020 год.</w:t>
      </w:r>
    </w:p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b/>
          <w:bCs/>
          <w:szCs w:val="28"/>
        </w:rPr>
        <w:t xml:space="preserve">17. </w:t>
      </w:r>
      <w:r w:rsidRPr="00F0551C">
        <w:rPr>
          <w:szCs w:val="28"/>
        </w:rPr>
        <w:t>Согласовать заявки организаций – поставщиков оптового рынка электрической энергии (мощности) по показателю электропотребление с разногласиями и принять в следующих размерах: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6799"/>
        <w:gridCol w:w="2412"/>
      </w:tblGrid>
      <w:tr w:rsidR="00F0551C" w:rsidRPr="00F0551C" w:rsidTr="00483ADF">
        <w:trPr>
          <w:trHeight w:val="8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lastRenderedPageBreak/>
              <w:t>№ п/п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Электропотребление,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 млн. кВт.ч</w:t>
            </w:r>
          </w:p>
        </w:tc>
      </w:tr>
      <w:tr w:rsidR="00F0551C" w:rsidRPr="00F0551C" w:rsidTr="00483ADF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1.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 ПУБЛИЧНОЕ АКЦИОНЕРНОЕ ОБЩЕСТВО</w:t>
            </w:r>
            <w:r w:rsidRPr="00F0551C">
              <w:rPr>
                <w:sz w:val="20"/>
              </w:rPr>
              <w:br/>
              <w:t xml:space="preserve">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524,83</w:t>
            </w:r>
          </w:p>
        </w:tc>
      </w:tr>
      <w:tr w:rsidR="00F0551C" w:rsidRPr="00F0551C" w:rsidTr="00483ADF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1.1.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Новогорьковская ТЭЦ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246,33</w:t>
            </w:r>
          </w:p>
        </w:tc>
      </w:tr>
      <w:tr w:rsidR="00F0551C" w:rsidRPr="00F0551C" w:rsidTr="00483ADF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1.2.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Сормовская ТЭЦ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118,39</w:t>
            </w:r>
          </w:p>
        </w:tc>
      </w:tr>
      <w:tr w:rsidR="00F0551C" w:rsidRPr="00F0551C" w:rsidTr="00483ADF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1.3.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Дзержинская ТЭЦ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160,11</w:t>
            </w:r>
          </w:p>
        </w:tc>
      </w:tr>
      <w:tr w:rsidR="00F0551C" w:rsidRPr="00F0551C" w:rsidTr="00483ADF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both"/>
              <w:rPr>
                <w:sz w:val="20"/>
              </w:rPr>
            </w:pPr>
            <w:r w:rsidRPr="00F0551C">
              <w:rPr>
                <w:sz w:val="20"/>
              </w:rPr>
              <w:t>2.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265,49</w:t>
            </w:r>
          </w:p>
        </w:tc>
      </w:tr>
    </w:tbl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b/>
          <w:szCs w:val="28"/>
        </w:rPr>
        <w:t xml:space="preserve">18. </w:t>
      </w:r>
      <w:r w:rsidRPr="00F0551C">
        <w:rPr>
          <w:szCs w:val="28"/>
        </w:rPr>
        <w:t>Согласовать без разногласий заявки на отпуск тепловой энергии с коллекторов станций следующих организаций – поставщиков оптового и розничного рынков электрической энергии (мощности):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86"/>
        <w:gridCol w:w="1984"/>
        <w:gridCol w:w="2977"/>
      </w:tblGrid>
      <w:tr w:rsidR="00F0551C" w:rsidRPr="00F0551C" w:rsidTr="00483ADF">
        <w:trPr>
          <w:trHeight w:val="4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№ п/п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Наименование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Отпуск тепловой энергии с коллекторов, тыс. Гкал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Примечание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(Основание принятия решения)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ПУБЛИЧНОЕ АКЦИОНЕРНОЕ ОБЩЕСТВО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3954,62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Новогорьковская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2849,82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(в том числе 1886,26 – по регулируемым договорам; 963,55 –по долгосрочным договорам)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Перспективный план актуализации СТС г. Кстово по состоянию на 2020 г.  исходя из динамики фактического отпуска за 3 года по предложению организации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Сормовская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1104,80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 Схема теплоснабжения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 г. Нижнего Новгорода на период  до 2030 года (актуализация на 2019г.), утвержденная приказом Минэнерго России 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от 24 декабря 2018 г. № 1195 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3324,00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</w:p>
        </w:tc>
      </w:tr>
      <w:tr w:rsidR="00F0551C" w:rsidRPr="00F0551C" w:rsidTr="00483ADF">
        <w:trPr>
          <w:trHeight w:val="10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Автозаводская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3009,00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Схема теплоснабжения г.Нижнего Новгорода на период  до 2030 года (актуализация на 2019г.), утвержденная приказом Минэнерго России 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от 24 декабря 2018 г. № 1195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2.2.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Ленинская котельная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315,00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3.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АКЦИОНЕРНОЕ ОБЩЕСТВО «САРОВСКАЯ ГЕНЕРИРУЮЩАЯ КОМПАНИЯ», г. Саров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1138,98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Перспективный план актуализации СТС г. Саров по состоянию на 2020 г. по предложению организации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4.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АКЦИОНЕРНОЕ ОБЩЕСТВО «ВОЛГА», </w:t>
            </w:r>
          </w:p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г. Балахна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1190,68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Отпуск по предложению организации исходя из динамики фактического отпуска за 3 года (в связи с отсутствием актуальной по состоянию на 2019г. СТС Балахнинского района)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5.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ФЕДЕРАЛЬНОЕ КАЗЕННОЕ ПРЕДПРИЯТИЕ «ЗАВОД ИМЕНИ Я.М.СВЕРДЛОВА»,</w:t>
            </w:r>
          </w:p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 xml:space="preserve"> г. Дзержинск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670,93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Отпуск по предложению организации исходя из динамики фактического отпуска за 3 года (в связи с </w:t>
            </w:r>
            <w:r w:rsidRPr="00F0551C">
              <w:rPr>
                <w:sz w:val="20"/>
              </w:rPr>
              <w:lastRenderedPageBreak/>
              <w:t>отсутствием ТЭЦ в СТС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 г. Дзержинска)</w:t>
            </w:r>
          </w:p>
        </w:tc>
      </w:tr>
      <w:tr w:rsidR="00F0551C" w:rsidRPr="00F0551C" w:rsidTr="00483AD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lastRenderedPageBreak/>
              <w:t>6.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rPr>
                <w:sz w:val="20"/>
              </w:rPr>
            </w:pPr>
            <w:r w:rsidRPr="00F0551C">
              <w:rPr>
                <w:sz w:val="20"/>
              </w:rPr>
              <w:t>ОБЩЕСТВО С ОГРАНИЧЕННОЙ ОТВЕТСТВЕННОСТЬЮ «ИНЖЕНЕРНЫЙ ЦЕНТР», п. Октябрьский городского округа город Бор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17,91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 xml:space="preserve">Отпуск по предложению организации исходя из динамики фактического отпуска за 3 года (в связи с отсутствием ТЭЦ в СТС </w:t>
            </w:r>
          </w:p>
          <w:p w:rsidR="00F0551C" w:rsidRPr="00F0551C" w:rsidRDefault="00F0551C" w:rsidP="00F0551C">
            <w:pPr>
              <w:jc w:val="center"/>
              <w:rPr>
                <w:sz w:val="20"/>
              </w:rPr>
            </w:pPr>
            <w:r w:rsidRPr="00F0551C">
              <w:rPr>
                <w:sz w:val="20"/>
              </w:rPr>
              <w:t>г.о.г. Бор)</w:t>
            </w:r>
          </w:p>
        </w:tc>
      </w:tr>
    </w:tbl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szCs w:val="28"/>
        </w:rPr>
        <w:t>Расход тепловой энергии на хозяйственные нужды ТЭЦ принять по предложению организаций.</w:t>
      </w:r>
    </w:p>
    <w:p w:rsidR="00F0551C" w:rsidRPr="00F0551C" w:rsidRDefault="00F0551C" w:rsidP="00F0551C">
      <w:pPr>
        <w:spacing w:line="276" w:lineRule="auto"/>
        <w:ind w:firstLine="720"/>
        <w:jc w:val="both"/>
        <w:rPr>
          <w:bCs/>
          <w:szCs w:val="28"/>
        </w:rPr>
      </w:pPr>
      <w:r w:rsidRPr="00F0551C">
        <w:rPr>
          <w:b/>
          <w:szCs w:val="28"/>
        </w:rPr>
        <w:t>19.</w:t>
      </w:r>
      <w:r w:rsidRPr="00F0551C">
        <w:rPr>
          <w:szCs w:val="28"/>
        </w:rPr>
        <w:t xml:space="preserve"> </w:t>
      </w:r>
      <w:r w:rsidRPr="00F0551C">
        <w:rPr>
          <w:bCs/>
          <w:szCs w:val="28"/>
        </w:rPr>
        <w:t xml:space="preserve">Согласовать заявку ПУБЛИЧНОГО АКЦИОНЕРНОГО ОБЩЕСТВА                          «Т ПЛЮС», автодорога Балтия, территория бизнес-центра Рига-ленд, Красногорский муниципальный район Московской области, на отпуск тепловой энергии с коллекторов Дзержинской ТЭЦ с разногласиями и принять его </w:t>
      </w:r>
      <w:r w:rsidRPr="00F0551C">
        <w:rPr>
          <w:szCs w:val="28"/>
        </w:rPr>
        <w:t xml:space="preserve">в размере 1266,20 тыс. Гкал (в соответствии с актуализированной схемой теплоснабжения городского округа город Дзержинск Нижегородской области на период до 2033 года, утвержденной постановлением администрации </w:t>
      </w:r>
      <w:r>
        <w:rPr>
          <w:szCs w:val="28"/>
        </w:rPr>
        <w:t xml:space="preserve">                             </w:t>
      </w:r>
      <w:r w:rsidRPr="00F0551C">
        <w:rPr>
          <w:szCs w:val="28"/>
        </w:rPr>
        <w:t>г. Дзержинска от 15 октября 2018 г. № 4276).</w:t>
      </w:r>
    </w:p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szCs w:val="28"/>
        </w:rPr>
        <w:t>Расход тепловой энергии на хозяйственные нужды ТЭЦ принять по предложению организации.</w:t>
      </w:r>
    </w:p>
    <w:p w:rsidR="00F0551C" w:rsidRPr="00F0551C" w:rsidRDefault="00F0551C" w:rsidP="00F0551C">
      <w:pPr>
        <w:spacing w:line="276" w:lineRule="auto"/>
        <w:ind w:firstLine="720"/>
        <w:jc w:val="both"/>
        <w:rPr>
          <w:szCs w:val="28"/>
        </w:rPr>
      </w:pPr>
      <w:r w:rsidRPr="00F0551C">
        <w:rPr>
          <w:b/>
          <w:szCs w:val="28"/>
        </w:rPr>
        <w:t>20.</w:t>
      </w:r>
      <w:r w:rsidRPr="00F0551C">
        <w:rPr>
          <w:szCs w:val="28"/>
        </w:rPr>
        <w:t xml:space="preserve"> Общее электропотребление станций оптового рынка составит 862,84 млн. кВт.ч, электропотребление (собственное потребление) станций розничного рынка – 114,41 млн. кВт.ч.</w:t>
      </w:r>
    </w:p>
    <w:p w:rsidR="001A6BD3" w:rsidRDefault="001A6BD3" w:rsidP="00DC7E65">
      <w:pPr>
        <w:tabs>
          <w:tab w:val="left" w:pos="0"/>
        </w:tabs>
        <w:spacing w:line="276" w:lineRule="auto"/>
        <w:jc w:val="both"/>
        <w:rPr>
          <w:szCs w:val="28"/>
        </w:rPr>
      </w:pPr>
    </w:p>
    <w:p w:rsidR="00B05881" w:rsidRPr="00DC7E65" w:rsidRDefault="00B05881" w:rsidP="00DC7E65">
      <w:pPr>
        <w:tabs>
          <w:tab w:val="left" w:pos="0"/>
        </w:tabs>
        <w:spacing w:line="276" w:lineRule="auto"/>
        <w:jc w:val="both"/>
        <w:rPr>
          <w:szCs w:val="28"/>
        </w:rPr>
      </w:pPr>
    </w:p>
    <w:p w:rsidR="00D23E08" w:rsidRDefault="00D23E08" w:rsidP="001A6BD3">
      <w:pPr>
        <w:tabs>
          <w:tab w:val="left" w:pos="1897"/>
        </w:tabs>
        <w:rPr>
          <w:szCs w:val="28"/>
        </w:rPr>
      </w:pPr>
    </w:p>
    <w:p w:rsidR="001A6BD3" w:rsidRPr="009A5454" w:rsidRDefault="00FF7CFC" w:rsidP="001A6BD3">
      <w:pPr>
        <w:tabs>
          <w:tab w:val="left" w:pos="1897"/>
        </w:tabs>
        <w:rPr>
          <w:szCs w:val="28"/>
        </w:rPr>
      </w:pPr>
      <w:r>
        <w:rPr>
          <w:szCs w:val="28"/>
        </w:rPr>
        <w:t>И.о.р</w:t>
      </w:r>
      <w:r w:rsidR="00CA4792">
        <w:rPr>
          <w:szCs w:val="28"/>
        </w:rPr>
        <w:t>уководител</w:t>
      </w:r>
      <w:r>
        <w:rPr>
          <w:szCs w:val="28"/>
        </w:rPr>
        <w:t>я</w:t>
      </w:r>
      <w:r w:rsidR="001A6BD3" w:rsidRPr="009A5454">
        <w:rPr>
          <w:szCs w:val="28"/>
        </w:rPr>
        <w:t xml:space="preserve"> службы</w:t>
      </w:r>
      <w:r w:rsidR="001A6BD3" w:rsidRPr="009A5454">
        <w:rPr>
          <w:szCs w:val="28"/>
        </w:rPr>
        <w:tab/>
      </w:r>
      <w:r w:rsidR="001A6BD3" w:rsidRPr="009A5454">
        <w:rPr>
          <w:szCs w:val="28"/>
        </w:rPr>
        <w:tab/>
      </w:r>
      <w:r w:rsidR="001A6BD3" w:rsidRPr="009A5454">
        <w:rPr>
          <w:szCs w:val="28"/>
        </w:rPr>
        <w:tab/>
      </w:r>
      <w:r w:rsidR="001A6BD3" w:rsidRPr="009A5454">
        <w:rPr>
          <w:szCs w:val="28"/>
        </w:rPr>
        <w:tab/>
      </w:r>
      <w:r w:rsidR="001A6BD3" w:rsidRPr="009A5454">
        <w:rPr>
          <w:szCs w:val="28"/>
        </w:rPr>
        <w:tab/>
      </w:r>
      <w:r w:rsidR="00D829CA">
        <w:rPr>
          <w:szCs w:val="28"/>
        </w:rPr>
        <w:t xml:space="preserve">            </w:t>
      </w:r>
      <w:r w:rsidR="001A6BD3" w:rsidRPr="009A5454">
        <w:rPr>
          <w:szCs w:val="28"/>
        </w:rPr>
        <w:tab/>
      </w:r>
      <w:r w:rsidR="00D829CA">
        <w:rPr>
          <w:szCs w:val="28"/>
        </w:rPr>
        <w:t xml:space="preserve"> </w:t>
      </w:r>
      <w:r>
        <w:rPr>
          <w:szCs w:val="28"/>
        </w:rPr>
        <w:t>Ю.Л.Алешина</w:t>
      </w:r>
    </w:p>
    <w:sectPr w:rsidR="001A6BD3" w:rsidRPr="009A5454" w:rsidSect="00E06221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BF4" w:rsidRDefault="00F05BF4">
      <w:r>
        <w:separator/>
      </w:r>
    </w:p>
  </w:endnote>
  <w:endnote w:type="continuationSeparator" w:id="0">
    <w:p w:rsidR="00F05BF4" w:rsidRDefault="00F0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BF4" w:rsidRDefault="00F05BF4">
      <w:r>
        <w:separator/>
      </w:r>
    </w:p>
  </w:footnote>
  <w:footnote w:type="continuationSeparator" w:id="0">
    <w:p w:rsidR="00F05BF4" w:rsidRDefault="00F05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BF4" w:rsidRDefault="00F05B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BF4" w:rsidRDefault="00F05B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BF4" w:rsidRDefault="00F05B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1EA4">
      <w:rPr>
        <w:rStyle w:val="a9"/>
        <w:noProof/>
      </w:rPr>
      <w:t>5</w:t>
    </w:r>
    <w:r>
      <w:rPr>
        <w:rStyle w:val="a9"/>
      </w:rPr>
      <w:fldChar w:fldCharType="end"/>
    </w:r>
  </w:p>
  <w:p w:rsidR="00F05BF4" w:rsidRDefault="00F05B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BF4" w:rsidRDefault="00671EA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3072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3072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3072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072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F05BF4" w:rsidRPr="00E52B15" w:rsidRDefault="00F05BF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05BF4" w:rsidRPr="00561114" w:rsidRDefault="00F05BF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F05BF4" w:rsidRPr="00561114" w:rsidRDefault="00F05BF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F05BF4" w:rsidRPr="000F7B5C" w:rsidRDefault="00F05BF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F05BF4" w:rsidRPr="000F7B5C" w:rsidRDefault="00F05BF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F05BF4" w:rsidRDefault="00F05BF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F05BF4" w:rsidRDefault="00F05BF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F05BF4" w:rsidRPr="002B6128" w:rsidRDefault="00F05BF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F05BF4" w:rsidRDefault="00F05BF4" w:rsidP="00276416">
                <w:pPr>
                  <w:ind w:right="-70"/>
                  <w:rPr>
                    <w:sz w:val="20"/>
                  </w:rPr>
                </w:pPr>
              </w:p>
              <w:p w:rsidR="00F05BF4" w:rsidRPr="001772E6" w:rsidRDefault="00F05BF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F05BF4" w:rsidRDefault="00F05BF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B5BC1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A0DB7"/>
    <w:multiLevelType w:val="multilevel"/>
    <w:tmpl w:val="90BE3D4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6">
    <w:nsid w:val="0F3F2159"/>
    <w:multiLevelType w:val="hybridMultilevel"/>
    <w:tmpl w:val="E382B646"/>
    <w:lvl w:ilvl="0" w:tplc="ADBA4A8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379D7"/>
    <w:multiLevelType w:val="hybridMultilevel"/>
    <w:tmpl w:val="9E88696C"/>
    <w:lvl w:ilvl="0" w:tplc="C590B1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F6B0576"/>
    <w:multiLevelType w:val="hybridMultilevel"/>
    <w:tmpl w:val="74A68BF4"/>
    <w:lvl w:ilvl="0" w:tplc="0C7A1B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CA2A9D"/>
    <w:multiLevelType w:val="hybridMultilevel"/>
    <w:tmpl w:val="367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F6596"/>
    <w:multiLevelType w:val="multilevel"/>
    <w:tmpl w:val="F920C268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6">
    <w:nsid w:val="265D6C4B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02074"/>
    <w:multiLevelType w:val="hybridMultilevel"/>
    <w:tmpl w:val="6562F892"/>
    <w:lvl w:ilvl="0" w:tplc="EC8A26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D1910"/>
    <w:multiLevelType w:val="multilevel"/>
    <w:tmpl w:val="505E7D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9F1904"/>
    <w:multiLevelType w:val="hybridMultilevel"/>
    <w:tmpl w:val="EE9EC0B0"/>
    <w:lvl w:ilvl="0" w:tplc="969C8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13F1AE7"/>
    <w:multiLevelType w:val="hybridMultilevel"/>
    <w:tmpl w:val="9FC0368C"/>
    <w:lvl w:ilvl="0" w:tplc="AF329A3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17D6290"/>
    <w:multiLevelType w:val="hybridMultilevel"/>
    <w:tmpl w:val="2E944A2E"/>
    <w:lvl w:ilvl="0" w:tplc="42540F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A871E5"/>
    <w:multiLevelType w:val="hybridMultilevel"/>
    <w:tmpl w:val="D31ECB08"/>
    <w:lvl w:ilvl="0" w:tplc="924C13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DA717DD"/>
    <w:multiLevelType w:val="hybridMultilevel"/>
    <w:tmpl w:val="9D347F54"/>
    <w:lvl w:ilvl="0" w:tplc="D23E3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14108E9"/>
    <w:multiLevelType w:val="hybridMultilevel"/>
    <w:tmpl w:val="5D528092"/>
    <w:lvl w:ilvl="0" w:tplc="0B9CC2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98708C"/>
    <w:multiLevelType w:val="multilevel"/>
    <w:tmpl w:val="F760D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2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7"/>
  </w:num>
  <w:num w:numId="3">
    <w:abstractNumId w:val="27"/>
  </w:num>
  <w:num w:numId="4">
    <w:abstractNumId w:val="25"/>
  </w:num>
  <w:num w:numId="5">
    <w:abstractNumId w:val="42"/>
  </w:num>
  <w:num w:numId="6">
    <w:abstractNumId w:val="13"/>
  </w:num>
  <w:num w:numId="7">
    <w:abstractNumId w:val="38"/>
  </w:num>
  <w:num w:numId="8">
    <w:abstractNumId w:val="1"/>
  </w:num>
  <w:num w:numId="9">
    <w:abstractNumId w:val="19"/>
  </w:num>
  <w:num w:numId="10">
    <w:abstractNumId w:val="17"/>
  </w:num>
  <w:num w:numId="11">
    <w:abstractNumId w:val="34"/>
  </w:num>
  <w:num w:numId="12">
    <w:abstractNumId w:val="4"/>
  </w:num>
  <w:num w:numId="13">
    <w:abstractNumId w:val="40"/>
  </w:num>
  <w:num w:numId="14">
    <w:abstractNumId w:val="0"/>
  </w:num>
  <w:num w:numId="15">
    <w:abstractNumId w:val="8"/>
  </w:num>
  <w:num w:numId="16">
    <w:abstractNumId w:val="9"/>
  </w:num>
  <w:num w:numId="17">
    <w:abstractNumId w:val="36"/>
  </w:num>
  <w:num w:numId="18">
    <w:abstractNumId w:val="28"/>
  </w:num>
  <w:num w:numId="19">
    <w:abstractNumId w:val="30"/>
  </w:num>
  <w:num w:numId="20">
    <w:abstractNumId w:val="7"/>
  </w:num>
  <w:num w:numId="21">
    <w:abstractNumId w:val="29"/>
  </w:num>
  <w:num w:numId="22">
    <w:abstractNumId w:val="24"/>
  </w:num>
  <w:num w:numId="23">
    <w:abstractNumId w:val="23"/>
  </w:num>
  <w:num w:numId="24">
    <w:abstractNumId w:val="3"/>
  </w:num>
  <w:num w:numId="25">
    <w:abstractNumId w:val="21"/>
  </w:num>
  <w:num w:numId="26">
    <w:abstractNumId w:val="10"/>
  </w:num>
  <w:num w:numId="27">
    <w:abstractNumId w:val="20"/>
  </w:num>
  <w:num w:numId="28">
    <w:abstractNumId w:val="35"/>
  </w:num>
  <w:num w:numId="29">
    <w:abstractNumId w:val="14"/>
  </w:num>
  <w:num w:numId="30">
    <w:abstractNumId w:val="15"/>
  </w:num>
  <w:num w:numId="31">
    <w:abstractNumId w:val="33"/>
  </w:num>
  <w:num w:numId="32">
    <w:abstractNumId w:val="22"/>
  </w:num>
  <w:num w:numId="33">
    <w:abstractNumId w:val="2"/>
  </w:num>
  <w:num w:numId="34">
    <w:abstractNumId w:val="16"/>
  </w:num>
  <w:num w:numId="35">
    <w:abstractNumId w:val="12"/>
  </w:num>
  <w:num w:numId="36">
    <w:abstractNumId w:val="31"/>
  </w:num>
  <w:num w:numId="37">
    <w:abstractNumId w:val="6"/>
  </w:num>
  <w:num w:numId="38">
    <w:abstractNumId w:val="26"/>
  </w:num>
  <w:num w:numId="39">
    <w:abstractNumId w:val="32"/>
  </w:num>
  <w:num w:numId="40">
    <w:abstractNumId w:val="5"/>
  </w:num>
  <w:num w:numId="41">
    <w:abstractNumId w:val="41"/>
  </w:num>
  <w:num w:numId="42">
    <w:abstractNumId w:val="1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Y+wyWgReveNBm4Hr7yQT29Gpp3k=" w:salt="PZ5B6axJO4ug1j1pOH1E3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6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F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1B0A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4839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65C"/>
    <w:rsid w:val="00076EC9"/>
    <w:rsid w:val="000778E0"/>
    <w:rsid w:val="00077F6C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48C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130"/>
    <w:rsid w:val="000B73AB"/>
    <w:rsid w:val="000C037E"/>
    <w:rsid w:val="000C1417"/>
    <w:rsid w:val="000C2769"/>
    <w:rsid w:val="000C396F"/>
    <w:rsid w:val="000C3974"/>
    <w:rsid w:val="000C3C3C"/>
    <w:rsid w:val="000C3D38"/>
    <w:rsid w:val="000C5A9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3F47"/>
    <w:rsid w:val="00104EBD"/>
    <w:rsid w:val="00105359"/>
    <w:rsid w:val="001109D8"/>
    <w:rsid w:val="00112630"/>
    <w:rsid w:val="00112719"/>
    <w:rsid w:val="00113436"/>
    <w:rsid w:val="00115B4E"/>
    <w:rsid w:val="00116BCE"/>
    <w:rsid w:val="00117337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809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5B"/>
    <w:rsid w:val="001952BF"/>
    <w:rsid w:val="00195318"/>
    <w:rsid w:val="00196B5D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6BD3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08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41E"/>
    <w:rsid w:val="001F765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CB3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570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1D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07C"/>
    <w:rsid w:val="002E422A"/>
    <w:rsid w:val="002E4BFF"/>
    <w:rsid w:val="002E4C8C"/>
    <w:rsid w:val="002E5543"/>
    <w:rsid w:val="002E6031"/>
    <w:rsid w:val="002E6350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500F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B3A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389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00A"/>
    <w:rsid w:val="003461D8"/>
    <w:rsid w:val="003465FA"/>
    <w:rsid w:val="0034666B"/>
    <w:rsid w:val="003503C1"/>
    <w:rsid w:val="00351425"/>
    <w:rsid w:val="00351621"/>
    <w:rsid w:val="00351A43"/>
    <w:rsid w:val="00351B1E"/>
    <w:rsid w:val="003549D1"/>
    <w:rsid w:val="00355449"/>
    <w:rsid w:val="00355829"/>
    <w:rsid w:val="00360916"/>
    <w:rsid w:val="00360C38"/>
    <w:rsid w:val="00360FA5"/>
    <w:rsid w:val="003612A7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E65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55E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95F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56591"/>
    <w:rsid w:val="004607E2"/>
    <w:rsid w:val="00460958"/>
    <w:rsid w:val="00461C7E"/>
    <w:rsid w:val="00463426"/>
    <w:rsid w:val="00464FB2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022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0BDB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F38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2E"/>
    <w:rsid w:val="00513CE9"/>
    <w:rsid w:val="0051619C"/>
    <w:rsid w:val="00517B4B"/>
    <w:rsid w:val="00517F3A"/>
    <w:rsid w:val="005220E5"/>
    <w:rsid w:val="005223E8"/>
    <w:rsid w:val="0052243A"/>
    <w:rsid w:val="0052249A"/>
    <w:rsid w:val="00522A12"/>
    <w:rsid w:val="00522D02"/>
    <w:rsid w:val="00523847"/>
    <w:rsid w:val="005240AB"/>
    <w:rsid w:val="00525D66"/>
    <w:rsid w:val="0052684E"/>
    <w:rsid w:val="00526BCC"/>
    <w:rsid w:val="00527955"/>
    <w:rsid w:val="00530735"/>
    <w:rsid w:val="005307A4"/>
    <w:rsid w:val="005307F4"/>
    <w:rsid w:val="00531DC6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44C39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57C64"/>
    <w:rsid w:val="00560BDB"/>
    <w:rsid w:val="00560CAC"/>
    <w:rsid w:val="00561114"/>
    <w:rsid w:val="00561DF6"/>
    <w:rsid w:val="00561F93"/>
    <w:rsid w:val="005621CB"/>
    <w:rsid w:val="005626D7"/>
    <w:rsid w:val="005627CD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4767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11B1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A0D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4F3D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04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07A"/>
    <w:rsid w:val="006556AF"/>
    <w:rsid w:val="00655E07"/>
    <w:rsid w:val="0065646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1EA4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6FCC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2FF"/>
    <w:rsid w:val="006E7A6D"/>
    <w:rsid w:val="006F060C"/>
    <w:rsid w:val="006F164B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0B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3B7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CD5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1B7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4F1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68A7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E2B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87E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0559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AFE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072"/>
    <w:rsid w:val="00977083"/>
    <w:rsid w:val="00977A81"/>
    <w:rsid w:val="00977F53"/>
    <w:rsid w:val="00980984"/>
    <w:rsid w:val="009814DC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454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3FEF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6FCA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2710"/>
    <w:rsid w:val="00A03F8F"/>
    <w:rsid w:val="00A04E56"/>
    <w:rsid w:val="00A061B6"/>
    <w:rsid w:val="00A0625F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013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5F1"/>
    <w:rsid w:val="00A83B2D"/>
    <w:rsid w:val="00A83CA5"/>
    <w:rsid w:val="00A849AD"/>
    <w:rsid w:val="00A858A5"/>
    <w:rsid w:val="00A85BFC"/>
    <w:rsid w:val="00A87214"/>
    <w:rsid w:val="00A9215B"/>
    <w:rsid w:val="00A933AA"/>
    <w:rsid w:val="00A93B58"/>
    <w:rsid w:val="00A93E34"/>
    <w:rsid w:val="00A94877"/>
    <w:rsid w:val="00A94ECA"/>
    <w:rsid w:val="00AA0977"/>
    <w:rsid w:val="00AA09EC"/>
    <w:rsid w:val="00AA0C3F"/>
    <w:rsid w:val="00AA0F7E"/>
    <w:rsid w:val="00AA10FD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3F40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0824"/>
    <w:rsid w:val="00B01625"/>
    <w:rsid w:val="00B0169E"/>
    <w:rsid w:val="00B02F81"/>
    <w:rsid w:val="00B037BB"/>
    <w:rsid w:val="00B04156"/>
    <w:rsid w:val="00B043DB"/>
    <w:rsid w:val="00B04C75"/>
    <w:rsid w:val="00B05561"/>
    <w:rsid w:val="00B0588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476E8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0B01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1133"/>
    <w:rsid w:val="00C23B5B"/>
    <w:rsid w:val="00C23E62"/>
    <w:rsid w:val="00C2414D"/>
    <w:rsid w:val="00C2444E"/>
    <w:rsid w:val="00C25192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3F8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792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A0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331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1E5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E08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852"/>
    <w:rsid w:val="00D74939"/>
    <w:rsid w:val="00D74A29"/>
    <w:rsid w:val="00D7626B"/>
    <w:rsid w:val="00D76E9F"/>
    <w:rsid w:val="00D77D0C"/>
    <w:rsid w:val="00D80B88"/>
    <w:rsid w:val="00D81093"/>
    <w:rsid w:val="00D82308"/>
    <w:rsid w:val="00D829CA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591D"/>
    <w:rsid w:val="00D9724C"/>
    <w:rsid w:val="00D9738A"/>
    <w:rsid w:val="00D97ECC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C7E65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5C8A"/>
    <w:rsid w:val="00E06221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468AA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40D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B2A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B8E"/>
    <w:rsid w:val="00EA3D05"/>
    <w:rsid w:val="00EA4814"/>
    <w:rsid w:val="00EA5304"/>
    <w:rsid w:val="00EA68E2"/>
    <w:rsid w:val="00EA707D"/>
    <w:rsid w:val="00EB11E0"/>
    <w:rsid w:val="00EB193E"/>
    <w:rsid w:val="00EB3FAC"/>
    <w:rsid w:val="00EB4075"/>
    <w:rsid w:val="00EB4AF1"/>
    <w:rsid w:val="00EB59F9"/>
    <w:rsid w:val="00EB798D"/>
    <w:rsid w:val="00EC07D9"/>
    <w:rsid w:val="00EC092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3CF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551C"/>
    <w:rsid w:val="00F05BF4"/>
    <w:rsid w:val="00F06E5E"/>
    <w:rsid w:val="00F100F5"/>
    <w:rsid w:val="00F117DB"/>
    <w:rsid w:val="00F11B27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0F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43C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2CA1"/>
    <w:rsid w:val="00F955FB"/>
    <w:rsid w:val="00F96221"/>
    <w:rsid w:val="00F968E1"/>
    <w:rsid w:val="00F97490"/>
    <w:rsid w:val="00F97F3A"/>
    <w:rsid w:val="00FA078A"/>
    <w:rsid w:val="00FA07D6"/>
    <w:rsid w:val="00FA149C"/>
    <w:rsid w:val="00FA188F"/>
    <w:rsid w:val="00FA33C7"/>
    <w:rsid w:val="00FA43E7"/>
    <w:rsid w:val="00FA4E77"/>
    <w:rsid w:val="00FA5A22"/>
    <w:rsid w:val="00FA6682"/>
    <w:rsid w:val="00FA7332"/>
    <w:rsid w:val="00FA76CD"/>
    <w:rsid w:val="00FB082A"/>
    <w:rsid w:val="00FB1101"/>
    <w:rsid w:val="00FB144E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E7CF9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37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1A6B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A6BD3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1A6BD3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A6BD3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1A6BD3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1A6BD3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1A6BD3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1A6BD3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A6BD3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6BD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A6BD3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A6BD3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1A6BD3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A6BD3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1A6BD3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A6BD3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1A6BD3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1A6BD3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1173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A6BD3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1173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A6BD3"/>
    <w:rPr>
      <w:rFonts w:cs="Times New Roman"/>
      <w:sz w:val="28"/>
    </w:rPr>
  </w:style>
  <w:style w:type="character" w:styleId="a7">
    <w:name w:val="Hyperlink"/>
    <w:basedOn w:val="a0"/>
    <w:uiPriority w:val="99"/>
    <w:rsid w:val="00117337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A6BD3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1A6BD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1A6BD3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1A6B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1A6BD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1A6BD3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1A6BD3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1A6BD3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uiPriority w:val="99"/>
    <w:rsid w:val="001A6B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1A6BD3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A6BD3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1A6BD3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1A6BD3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1A6BD3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1A6BD3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1A6BD3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1A6BD3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1A6BD3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1A6BD3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1A6BD3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1A6BD3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1A6BD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1A6BD3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1A6BD3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1A6BD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1A6BD3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1A6BD3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6B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99"/>
    <w:qFormat/>
    <w:rsid w:val="001A6BD3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1A6B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99"/>
    <w:qFormat/>
    <w:rsid w:val="001A6BD3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37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1A6B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A6BD3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1A6BD3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A6BD3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1A6BD3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1A6BD3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1A6BD3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1A6BD3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A6BD3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6BD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A6BD3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A6BD3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1A6BD3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A6BD3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1A6BD3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A6BD3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1A6BD3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1A6BD3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1173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A6BD3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1173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A6BD3"/>
    <w:rPr>
      <w:rFonts w:cs="Times New Roman"/>
      <w:sz w:val="28"/>
    </w:rPr>
  </w:style>
  <w:style w:type="character" w:styleId="a7">
    <w:name w:val="Hyperlink"/>
    <w:basedOn w:val="a0"/>
    <w:uiPriority w:val="99"/>
    <w:rsid w:val="00117337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A6BD3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1A6BD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1A6BD3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1A6B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1A6BD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1A6BD3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1A6BD3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1A6BD3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uiPriority w:val="99"/>
    <w:rsid w:val="001A6B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1A6BD3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A6BD3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1A6BD3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1A6BD3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1A6BD3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1A6BD3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1A6BD3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1A6BD3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1A6BD3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1A6BD3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1A6BD3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1A6BD3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1A6BD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1A6BD3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1A6BD3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1A6BD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1A6BD3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1A6BD3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6B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99"/>
    <w:qFormat/>
    <w:rsid w:val="001A6BD3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1A6B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99"/>
    <w:qFormat/>
    <w:rsid w:val="001A6BD3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426</TotalTime>
  <Pages>8</Pages>
  <Words>2079</Words>
  <Characters>14372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36</cp:revision>
  <cp:lastPrinted>2019-04-12T11:42:00Z</cp:lastPrinted>
  <dcterms:created xsi:type="dcterms:W3CDTF">2018-04-11T14:17:00Z</dcterms:created>
  <dcterms:modified xsi:type="dcterms:W3CDTF">2019-04-23T14:17:00Z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